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8CFB1" w14:textId="39E75712" w:rsidR="0011468B" w:rsidRPr="0052548E" w:rsidRDefault="0011468B" w:rsidP="00185338">
      <w:pPr>
        <w:tabs>
          <w:tab w:val="center" w:pos="4536"/>
          <w:tab w:val="right" w:pos="9637"/>
        </w:tabs>
        <w:ind w:right="2"/>
        <w:rPr>
          <w:rFonts w:ascii="Arial" w:hAnsi="Arial" w:cs="Arial"/>
          <w:b/>
          <w:bCs/>
          <w:sz w:val="28"/>
        </w:rPr>
      </w:pPr>
      <w:r w:rsidRPr="0052548E">
        <w:rPr>
          <w:rFonts w:ascii="Arial" w:hAnsi="Arial" w:cs="Arial"/>
          <w:b/>
          <w:bCs/>
          <w:sz w:val="28"/>
        </w:rPr>
        <w:t>3GPP TSG RAN WG1 Meeting</w:t>
      </w:r>
      <w:r w:rsidR="00B21514">
        <w:rPr>
          <w:rFonts w:ascii="Arial" w:hAnsi="Arial" w:cs="Arial"/>
          <w:b/>
          <w:bCs/>
          <w:sz w:val="28"/>
        </w:rPr>
        <w:t xml:space="preserve"> #93</w:t>
      </w:r>
      <w:r w:rsidR="00B21514">
        <w:rPr>
          <w:rFonts w:ascii="Arial" w:hAnsi="Arial" w:cs="Arial"/>
          <w:b/>
          <w:bCs/>
          <w:sz w:val="28"/>
        </w:rPr>
        <w:tab/>
      </w:r>
      <w:r w:rsidR="00B21514">
        <w:rPr>
          <w:rFonts w:ascii="Arial" w:hAnsi="Arial" w:cs="Arial"/>
          <w:b/>
          <w:bCs/>
          <w:sz w:val="28"/>
        </w:rPr>
        <w:tab/>
        <w:t>R1-1806663</w:t>
      </w:r>
    </w:p>
    <w:p w14:paraId="3554A413" w14:textId="77777777" w:rsidR="0011468B" w:rsidRPr="009513AC" w:rsidRDefault="0011468B" w:rsidP="0011468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sidRPr="00F45E4B">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45E4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0B274087" w14:textId="77777777" w:rsidR="000F77CF" w:rsidRPr="00F83A93" w:rsidRDefault="000F77CF" w:rsidP="000F77CF">
      <w:pPr>
        <w:pStyle w:val="CRCoverPage"/>
        <w:rPr>
          <w:rFonts w:cs="Arial"/>
          <w:b/>
          <w:bCs/>
          <w:sz w:val="24"/>
        </w:rPr>
      </w:pPr>
    </w:p>
    <w:p w14:paraId="7BE3236D" w14:textId="77777777" w:rsidR="000F77CF" w:rsidRPr="00BB3A4E" w:rsidRDefault="000F77CF" w:rsidP="000F77CF">
      <w:pPr>
        <w:pStyle w:val="CRCoverPage"/>
        <w:rPr>
          <w:rFonts w:cs="Arial"/>
          <w:b/>
          <w:bCs/>
          <w:sz w:val="24"/>
          <w:lang w:val="en-US" w:eastAsia="ja-JP"/>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D97AF8" w:rsidRPr="00A9725E">
        <w:rPr>
          <w:rFonts w:cs="Arial"/>
          <w:b/>
          <w:bCs/>
          <w:sz w:val="24"/>
          <w:lang w:val="en-US"/>
        </w:rPr>
        <w:t>7.7.3</w:t>
      </w:r>
      <w:r w:rsidR="00D97AF8">
        <w:rPr>
          <w:rFonts w:cs="Arial"/>
          <w:b/>
          <w:bCs/>
          <w:sz w:val="24"/>
          <w:lang w:val="en-US"/>
        </w:rPr>
        <w:t xml:space="preserve"> </w:t>
      </w:r>
    </w:p>
    <w:p w14:paraId="53D30921" w14:textId="77777777" w:rsidR="000F77CF" w:rsidRPr="00BB3A4E" w:rsidRDefault="000F77CF" w:rsidP="000F77CF">
      <w:pPr>
        <w:tabs>
          <w:tab w:val="left" w:pos="1985"/>
        </w:tabs>
        <w:spacing w:after="120"/>
        <w:ind w:left="1985" w:hanging="1985"/>
        <w:rPr>
          <w:rFonts w:ascii="Arial" w:hAnsi="Arial" w:cs="Arial"/>
          <w:b/>
          <w:bCs/>
          <w:sz w:val="24"/>
          <w:lang w:val="en-US"/>
        </w:rPr>
      </w:pPr>
      <w:r w:rsidRPr="00BB3A4E">
        <w:rPr>
          <w:rFonts w:ascii="Arial" w:hAnsi="Arial" w:cs="Arial"/>
          <w:b/>
          <w:bCs/>
          <w:sz w:val="24"/>
          <w:lang w:val="en-US"/>
        </w:rPr>
        <w:t>Source:</w:t>
      </w:r>
      <w:r w:rsidRPr="00BB3A4E">
        <w:rPr>
          <w:rFonts w:ascii="Arial" w:hAnsi="Arial" w:cs="Arial"/>
          <w:b/>
          <w:bCs/>
          <w:sz w:val="24"/>
          <w:lang w:val="en-US"/>
        </w:rPr>
        <w:tab/>
        <w:t>Nokia, Nokia Shanghai Bell</w:t>
      </w:r>
    </w:p>
    <w:p w14:paraId="62120CA1" w14:textId="77777777" w:rsidR="000F77CF" w:rsidRPr="00BB3A4E" w:rsidRDefault="000F77CF" w:rsidP="000F77CF">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A36D01">
        <w:rPr>
          <w:rFonts w:ascii="Arial" w:hAnsi="Arial" w:cs="Arial"/>
          <w:b/>
          <w:bCs/>
          <w:sz w:val="24"/>
          <w:lang w:val="en-US"/>
        </w:rPr>
        <w:t>M</w:t>
      </w:r>
      <w:r w:rsidR="00DD40FC">
        <w:rPr>
          <w:rFonts w:ascii="Arial" w:hAnsi="Arial" w:cs="Arial"/>
          <w:b/>
          <w:bCs/>
          <w:sz w:val="24"/>
          <w:lang w:val="en-US"/>
        </w:rPr>
        <w:t>easurements</w:t>
      </w:r>
      <w:r w:rsidR="00A36D01">
        <w:rPr>
          <w:rFonts w:ascii="Arial" w:hAnsi="Arial" w:cs="Arial"/>
          <w:b/>
          <w:bCs/>
          <w:sz w:val="24"/>
          <w:lang w:val="en-US"/>
        </w:rPr>
        <w:t xml:space="preserve"> for</w:t>
      </w:r>
      <w:r w:rsidR="00DD40FC">
        <w:rPr>
          <w:rFonts w:ascii="Arial" w:hAnsi="Arial" w:cs="Arial"/>
          <w:b/>
          <w:bCs/>
          <w:sz w:val="24"/>
          <w:lang w:val="en-US"/>
        </w:rPr>
        <w:t xml:space="preserve"> </w:t>
      </w:r>
      <w:r w:rsidR="004379B1">
        <w:rPr>
          <w:rFonts w:ascii="Arial" w:hAnsi="Arial" w:cs="Arial"/>
          <w:b/>
          <w:bCs/>
          <w:sz w:val="24"/>
          <w:lang w:val="en-US"/>
        </w:rPr>
        <w:t>IAB</w:t>
      </w:r>
      <w:r>
        <w:rPr>
          <w:rFonts w:ascii="Arial" w:hAnsi="Arial" w:cs="Arial"/>
          <w:b/>
          <w:bCs/>
          <w:sz w:val="24"/>
          <w:lang w:val="en-US"/>
        </w:rPr>
        <w:t xml:space="preserve"> </w:t>
      </w:r>
      <w:bookmarkStart w:id="0" w:name="_GoBack"/>
      <w:bookmarkEnd w:id="0"/>
    </w:p>
    <w:p w14:paraId="697B6DED" w14:textId="77777777" w:rsidR="000F77CF" w:rsidRPr="00BB3A4E" w:rsidRDefault="000F77CF" w:rsidP="000F77CF">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t>Discussion</w:t>
      </w:r>
    </w:p>
    <w:p w14:paraId="3F351D73" w14:textId="77777777" w:rsidR="000F77CF" w:rsidRPr="00BB3A4E" w:rsidRDefault="000F77CF" w:rsidP="00F45D1E">
      <w:pPr>
        <w:pStyle w:val="Heading1"/>
        <w:pBdr>
          <w:top w:val="single" w:sz="12" w:space="2" w:color="auto"/>
        </w:pBdr>
        <w:rPr>
          <w:lang w:val="en-US"/>
        </w:rPr>
      </w:pPr>
      <w:r w:rsidRPr="00BB3A4E">
        <w:rPr>
          <w:lang w:val="en-US"/>
        </w:rPr>
        <w:t>1</w:t>
      </w:r>
      <w:r w:rsidRPr="00BB3A4E">
        <w:rPr>
          <w:lang w:val="en-US"/>
        </w:rPr>
        <w:tab/>
        <w:t>Introduction</w:t>
      </w:r>
    </w:p>
    <w:p w14:paraId="73B7A462" w14:textId="77777777" w:rsidR="00CE378D" w:rsidRDefault="00491D07" w:rsidP="00491D07">
      <w:pPr>
        <w:rPr>
          <w:lang w:eastAsia="zh-CN"/>
        </w:rPr>
      </w:pPr>
      <w:r>
        <w:rPr>
          <w:lang w:eastAsia="zh-CN"/>
        </w:rPr>
        <w:t>The agreements in RAN1 #92bis</w:t>
      </w:r>
      <w:r w:rsidR="008E4EA3">
        <w:rPr>
          <w:lang w:eastAsia="zh-CN"/>
        </w:rPr>
        <w:t>,</w:t>
      </w:r>
      <w:r>
        <w:rPr>
          <w:lang w:eastAsia="zh-CN"/>
        </w:rPr>
        <w:t xml:space="preserve"> relevant for this document</w:t>
      </w:r>
      <w:r w:rsidR="008E4EA3">
        <w:rPr>
          <w:lang w:eastAsia="zh-CN"/>
        </w:rPr>
        <w:t>,</w:t>
      </w:r>
      <w:r>
        <w:rPr>
          <w:lang w:eastAsia="zh-CN"/>
        </w:rPr>
        <w:t xml:space="preserve"> are:</w:t>
      </w:r>
    </w:p>
    <w:p w14:paraId="672A3B1C" w14:textId="77777777" w:rsidR="00CE378D" w:rsidRPr="00CB71D2" w:rsidRDefault="00CE378D" w:rsidP="00CE378D">
      <w:pPr>
        <w:rPr>
          <w:lang w:eastAsia="x-none"/>
        </w:rPr>
      </w:pPr>
      <w:r w:rsidRPr="00CB71D2">
        <w:rPr>
          <w:highlight w:val="green"/>
          <w:lang w:eastAsia="x-none"/>
        </w:rPr>
        <w:t>Agreements</w:t>
      </w:r>
      <w:r w:rsidRPr="00CB71D2">
        <w:rPr>
          <w:lang w:eastAsia="x-none"/>
        </w:rPr>
        <w:t>:</w:t>
      </w:r>
    </w:p>
    <w:p w14:paraId="5A2A9695" w14:textId="77777777" w:rsidR="00CE378D" w:rsidRPr="00CB71D2" w:rsidRDefault="00CE378D" w:rsidP="00CE378D">
      <w:pPr>
        <w:numPr>
          <w:ilvl w:val="0"/>
          <w:numId w:val="23"/>
        </w:numPr>
        <w:spacing w:before="60" w:after="120"/>
        <w:jc w:val="both"/>
        <w:rPr>
          <w:rFonts w:ascii="Calibri" w:eastAsia="Malgun Gothic" w:hAnsi="Calibri" w:cs="Batang"/>
          <w:lang w:eastAsia="ko-KR"/>
        </w:rPr>
      </w:pPr>
      <w:r w:rsidRPr="00CB71D2">
        <w:rPr>
          <w:rFonts w:ascii="Calibri" w:eastAsia="Malgun Gothic" w:hAnsi="Calibri" w:cs="Batang"/>
          <w:lang w:eastAsia="ko-KR"/>
        </w:rPr>
        <w:t>An IAB-node can follow the same initial access procedure as an access UE, including cell search, SI acquisition, and random access, in order to connect to an IAB node/donor and initially integrate to the network.</w:t>
      </w:r>
    </w:p>
    <w:p w14:paraId="2EDFC42C" w14:textId="77777777" w:rsidR="00CE378D" w:rsidRPr="00CB71D2" w:rsidRDefault="00CE378D" w:rsidP="00CE378D">
      <w:pPr>
        <w:numPr>
          <w:ilvl w:val="0"/>
          <w:numId w:val="23"/>
        </w:numPr>
        <w:spacing w:before="60" w:after="120"/>
        <w:jc w:val="both"/>
        <w:rPr>
          <w:rFonts w:ascii="Calibri" w:eastAsia="Malgun Gothic" w:hAnsi="Calibri" w:cs="Batang"/>
          <w:lang w:eastAsia="ko-KR"/>
        </w:rPr>
      </w:pPr>
      <w:r w:rsidRPr="00CB71D2">
        <w:rPr>
          <w:rFonts w:ascii="Calibri" w:eastAsia="Malgun Gothic" w:hAnsi="Calibri" w:cs="Batang"/>
          <w:lang w:eastAsia="ko-KR"/>
        </w:rPr>
        <w:t xml:space="preserve">The SSB/CSI-RS based RRM measurement defined in NR R15 are considered as a starting point for IAB node discovery and measurement. </w:t>
      </w:r>
    </w:p>
    <w:p w14:paraId="597590FE" w14:textId="77777777" w:rsidR="00CE378D" w:rsidRPr="00CB71D2" w:rsidRDefault="00CE378D" w:rsidP="00CE378D">
      <w:pPr>
        <w:numPr>
          <w:ilvl w:val="1"/>
          <w:numId w:val="23"/>
        </w:numPr>
        <w:spacing w:before="60" w:after="120"/>
        <w:jc w:val="both"/>
        <w:rPr>
          <w:rFonts w:ascii="Calibri" w:eastAsia="Malgun Gothic" w:hAnsi="Calibri" w:cs="Batang"/>
          <w:lang w:eastAsia="ko-KR"/>
        </w:rPr>
      </w:pPr>
      <w:r w:rsidRPr="00CB71D2">
        <w:rPr>
          <w:rFonts w:ascii="Calibri" w:eastAsia="Malgun Gothic" w:hAnsi="Calibri" w:cs="Batang"/>
          <w:lang w:eastAsia="ko-KR"/>
        </w:rPr>
        <w:t>How to avoid conflicting SSB configurations among IAB nodes, as well as the feasibility of CSI-RS based IAB node discovery, should be studied.</w:t>
      </w:r>
    </w:p>
    <w:p w14:paraId="0E484548" w14:textId="77777777" w:rsidR="00CE378D" w:rsidRPr="00CB71D2" w:rsidRDefault="00CE378D" w:rsidP="00CE378D">
      <w:pPr>
        <w:numPr>
          <w:ilvl w:val="0"/>
          <w:numId w:val="23"/>
        </w:numPr>
        <w:spacing w:before="60" w:after="120"/>
        <w:jc w:val="both"/>
        <w:rPr>
          <w:rFonts w:ascii="Calibri" w:eastAsia="Malgun Gothic" w:hAnsi="Calibri" w:cs="Batang"/>
          <w:lang w:eastAsia="ko-KR"/>
        </w:rPr>
      </w:pPr>
      <w:r w:rsidRPr="00CB71D2">
        <w:rPr>
          <w:rFonts w:ascii="Calibri" w:eastAsia="Malgun Gothic" w:hAnsi="Calibri" w:cs="Batang"/>
          <w:lang w:eastAsia="ko-KR"/>
        </w:rPr>
        <w:t>RAN1 should further study inter-relay discovery procedure subject to half-duplex constraint and multi-hop topologies.</w:t>
      </w:r>
    </w:p>
    <w:p w14:paraId="059688F1" w14:textId="77777777" w:rsidR="00CE378D" w:rsidRPr="00803984" w:rsidRDefault="00CE378D" w:rsidP="00CE378D">
      <w:pPr>
        <w:rPr>
          <w:lang w:eastAsia="x-none"/>
        </w:rPr>
      </w:pPr>
      <w:r w:rsidRPr="00803984">
        <w:rPr>
          <w:highlight w:val="green"/>
          <w:lang w:eastAsia="x-none"/>
        </w:rPr>
        <w:t>Agreements</w:t>
      </w:r>
      <w:r w:rsidRPr="00803984">
        <w:rPr>
          <w:lang w:eastAsia="x-none"/>
        </w:rPr>
        <w:t>:</w:t>
      </w:r>
    </w:p>
    <w:p w14:paraId="7B103859" w14:textId="77777777" w:rsidR="00CE378D" w:rsidRPr="00803984" w:rsidRDefault="00CE378D" w:rsidP="00CE378D">
      <w:pPr>
        <w:pStyle w:val="maintext"/>
        <w:numPr>
          <w:ilvl w:val="0"/>
          <w:numId w:val="25"/>
        </w:numPr>
        <w:ind w:firstLineChars="0"/>
        <w:rPr>
          <w:rFonts w:ascii="Calibri" w:hAnsi="Calibri"/>
        </w:rPr>
      </w:pPr>
      <w:r w:rsidRPr="00803984">
        <w:rPr>
          <w:rFonts w:ascii="Calibri" w:hAnsi="Calibri"/>
        </w:rPr>
        <w:t xml:space="preserve">Measurements on multiple backhaul links for link management and route selection should be studied. </w:t>
      </w:r>
    </w:p>
    <w:p w14:paraId="384EB461" w14:textId="0A4BB8BA" w:rsidR="00CE378D" w:rsidRPr="00536BB2" w:rsidRDefault="00491D07" w:rsidP="00491D07">
      <w:pPr>
        <w:rPr>
          <w:lang w:eastAsia="zh-CN"/>
        </w:rPr>
      </w:pPr>
      <w:r>
        <w:rPr>
          <w:lang w:eastAsia="zh-CN"/>
        </w:rPr>
        <w:t xml:space="preserve">In this </w:t>
      </w:r>
      <w:r w:rsidR="0026587C">
        <w:rPr>
          <w:lang w:eastAsia="zh-CN"/>
        </w:rPr>
        <w:t>document we discuss separately measurements before and after the activation of an IAB Node for serving its cell.</w:t>
      </w:r>
      <w:r w:rsidR="00211D6F">
        <w:rPr>
          <w:lang w:eastAsia="zh-CN"/>
        </w:rPr>
        <w:t xml:space="preserve"> For the measurements during an active IAB connecti</w:t>
      </w:r>
      <w:r w:rsidR="00D342CF">
        <w:rPr>
          <w:lang w:eastAsia="zh-CN"/>
        </w:rPr>
        <w:t>on</w:t>
      </w:r>
      <w:r w:rsidR="00903F6C">
        <w:rPr>
          <w:lang w:eastAsia="zh-CN"/>
        </w:rPr>
        <w:t>,</w:t>
      </w:r>
      <w:r w:rsidR="00D342CF">
        <w:rPr>
          <w:lang w:eastAsia="zh-CN"/>
        </w:rPr>
        <w:t xml:space="preserve"> we consider configuration of the </w:t>
      </w:r>
      <w:r w:rsidR="00211D6F">
        <w:rPr>
          <w:lang w:eastAsia="zh-CN"/>
        </w:rPr>
        <w:t xml:space="preserve">measurements and </w:t>
      </w:r>
      <w:r w:rsidR="00D342CF">
        <w:rPr>
          <w:lang w:eastAsia="zh-CN"/>
        </w:rPr>
        <w:t>the selection of the reference signal type for the measurements.</w:t>
      </w:r>
      <w:r w:rsidR="00211D6F">
        <w:rPr>
          <w:lang w:eastAsia="zh-CN"/>
        </w:rPr>
        <w:t xml:space="preserve"> </w:t>
      </w:r>
      <w:r w:rsidR="0026587C">
        <w:rPr>
          <w:lang w:eastAsia="zh-CN"/>
        </w:rPr>
        <w:t xml:space="preserve"> </w:t>
      </w:r>
    </w:p>
    <w:p w14:paraId="3E6AC56E" w14:textId="77777777" w:rsidR="000F77CF" w:rsidRPr="005E06BF" w:rsidRDefault="000F77CF" w:rsidP="005E06BF">
      <w:pPr>
        <w:pStyle w:val="Heading1"/>
        <w:rPr>
          <w:color w:val="000000"/>
          <w:lang w:val="en-US"/>
        </w:rPr>
      </w:pPr>
      <w:r>
        <w:rPr>
          <w:color w:val="000000"/>
          <w:lang w:val="en-US"/>
        </w:rPr>
        <w:t>2</w:t>
      </w:r>
      <w:r w:rsidR="007C0ADD">
        <w:rPr>
          <w:color w:val="000000"/>
          <w:lang w:val="en-US"/>
        </w:rPr>
        <w:tab/>
      </w:r>
      <w:r w:rsidR="005E06BF">
        <w:rPr>
          <w:color w:val="000000"/>
          <w:lang w:val="en-US"/>
        </w:rPr>
        <w:t>Discussion</w:t>
      </w:r>
    </w:p>
    <w:p w14:paraId="2124DEC9" w14:textId="77777777" w:rsidR="00860582" w:rsidRPr="00860582" w:rsidRDefault="005E06BF" w:rsidP="00860582">
      <w:pPr>
        <w:pStyle w:val="Heading2"/>
        <w:rPr>
          <w:lang w:val="en-US"/>
        </w:rPr>
      </w:pPr>
      <w:r>
        <w:rPr>
          <w:lang w:val="en-US"/>
        </w:rPr>
        <w:t xml:space="preserve">2.1 </w:t>
      </w:r>
      <w:r w:rsidR="00D97AF8">
        <w:rPr>
          <w:lang w:val="en-US"/>
        </w:rPr>
        <w:t xml:space="preserve">Measurements for </w:t>
      </w:r>
      <w:r w:rsidR="00781076">
        <w:rPr>
          <w:lang w:val="en-US"/>
        </w:rPr>
        <w:t>initial IAB access</w:t>
      </w:r>
      <w:r w:rsidR="00224F2D">
        <w:rPr>
          <w:lang w:val="en-US"/>
        </w:rPr>
        <w:t xml:space="preserve"> </w:t>
      </w:r>
    </w:p>
    <w:p w14:paraId="5DD3213B" w14:textId="0756B827" w:rsidR="00922E68" w:rsidRDefault="00E679C0" w:rsidP="00922E68">
      <w:pPr>
        <w:rPr>
          <w:lang w:val="en-US"/>
        </w:rPr>
      </w:pPr>
      <w:r>
        <w:rPr>
          <w:lang w:val="en-US"/>
        </w:rPr>
        <w:t xml:space="preserve">Initial IAB access takes place after a node is powered on or </w:t>
      </w:r>
      <w:r w:rsidR="00A07EEE">
        <w:rPr>
          <w:lang w:val="en-US"/>
        </w:rPr>
        <w:t>after</w:t>
      </w:r>
      <w:r w:rsidR="00354843">
        <w:rPr>
          <w:lang w:val="en-US"/>
        </w:rPr>
        <w:t xml:space="preserve"> </w:t>
      </w:r>
      <w:r w:rsidR="00E43B94">
        <w:rPr>
          <w:lang w:val="en-US"/>
        </w:rPr>
        <w:t>a</w:t>
      </w:r>
      <w:r w:rsidR="00402712">
        <w:rPr>
          <w:lang w:val="en-US"/>
        </w:rPr>
        <w:t xml:space="preserve"> </w:t>
      </w:r>
      <w:r w:rsidR="00354843">
        <w:rPr>
          <w:lang w:val="en-US"/>
        </w:rPr>
        <w:t>loss of</w:t>
      </w:r>
      <w:r>
        <w:rPr>
          <w:lang w:val="en-US"/>
        </w:rPr>
        <w:t xml:space="preserve"> backhaul connection</w:t>
      </w:r>
      <w:r w:rsidR="00A07EEE">
        <w:rPr>
          <w:lang w:val="en-US"/>
        </w:rPr>
        <w:t>(s)</w:t>
      </w:r>
      <w:r w:rsidR="00CF370F">
        <w:rPr>
          <w:lang w:val="en-US"/>
        </w:rPr>
        <w:t xml:space="preserve"> </w:t>
      </w:r>
      <w:r w:rsidR="006545EC">
        <w:rPr>
          <w:lang w:val="en-US"/>
        </w:rPr>
        <w:t xml:space="preserve">followed by a HO failure </w:t>
      </w:r>
      <w:r w:rsidR="00EC2FA9">
        <w:rPr>
          <w:lang w:val="en-US"/>
        </w:rPr>
        <w:t xml:space="preserve">leading to </w:t>
      </w:r>
      <w:r w:rsidR="006545EC">
        <w:rPr>
          <w:lang w:val="en-US"/>
        </w:rPr>
        <w:t xml:space="preserve">UE </w:t>
      </w:r>
      <w:r w:rsidR="009C1871">
        <w:rPr>
          <w:lang w:val="en-US"/>
        </w:rPr>
        <w:t xml:space="preserve">component </w:t>
      </w:r>
      <w:r w:rsidR="006545EC">
        <w:rPr>
          <w:lang w:val="en-US"/>
        </w:rPr>
        <w:t>of the IAB node</w:t>
      </w:r>
      <w:r w:rsidR="009B6E59">
        <w:rPr>
          <w:lang w:val="en-US"/>
        </w:rPr>
        <w:t xml:space="preserve"> (IAB-UE)</w:t>
      </w:r>
      <w:r w:rsidR="006545EC">
        <w:rPr>
          <w:lang w:val="en-US"/>
        </w:rPr>
        <w:t xml:space="preserve"> go</w:t>
      </w:r>
      <w:r w:rsidR="00EC2FA9">
        <w:rPr>
          <w:lang w:val="en-US"/>
        </w:rPr>
        <w:t>ing</w:t>
      </w:r>
      <w:r w:rsidR="006545EC">
        <w:rPr>
          <w:lang w:val="en-US"/>
        </w:rPr>
        <w:t xml:space="preserve"> idle</w:t>
      </w:r>
      <w:r>
        <w:rPr>
          <w:lang w:val="en-US"/>
        </w:rPr>
        <w:t>. In these situations</w:t>
      </w:r>
      <w:r w:rsidR="00A07EEE">
        <w:rPr>
          <w:lang w:val="en-US"/>
        </w:rPr>
        <w:t xml:space="preserve">, </w:t>
      </w:r>
      <w:r>
        <w:rPr>
          <w:lang w:val="en-US"/>
        </w:rPr>
        <w:t xml:space="preserve">the </w:t>
      </w:r>
      <w:r w:rsidR="005A7B24">
        <w:rPr>
          <w:lang w:val="en-US"/>
        </w:rPr>
        <w:t>IAB</w:t>
      </w:r>
      <w:r w:rsidR="00100942">
        <w:rPr>
          <w:lang w:val="en-US"/>
        </w:rPr>
        <w:t>-UE</w:t>
      </w:r>
      <w:r>
        <w:rPr>
          <w:lang w:val="en-US"/>
        </w:rPr>
        <w:t xml:space="preserve"> </w:t>
      </w:r>
      <w:r w:rsidR="005A7B24">
        <w:rPr>
          <w:lang w:val="en-US"/>
        </w:rPr>
        <w:t>starts cell selection procedure</w:t>
      </w:r>
      <w:r w:rsidR="002330AD">
        <w:rPr>
          <w:lang w:val="en-US"/>
        </w:rPr>
        <w:t>.</w:t>
      </w:r>
      <w:r w:rsidR="00100942">
        <w:rPr>
          <w:lang w:val="en-US"/>
        </w:rPr>
        <w:t xml:space="preserve"> The IAB-UE may be configured to search cells </w:t>
      </w:r>
      <w:r w:rsidR="00BF356F">
        <w:rPr>
          <w:lang w:val="en-US"/>
        </w:rPr>
        <w:t xml:space="preserve">only on certain frequencies, and the cell selection procedure depends on if IAB Nodes and Donors broadcast information on their IAB support. If no such broadcast information is specified, </w:t>
      </w:r>
      <w:r w:rsidR="005A7B24">
        <w:rPr>
          <w:lang w:val="en-US"/>
        </w:rPr>
        <w:t>the</w:t>
      </w:r>
      <w:r w:rsidR="00BF356F">
        <w:rPr>
          <w:lang w:val="en-US"/>
        </w:rPr>
        <w:t xml:space="preserve"> </w:t>
      </w:r>
      <w:r w:rsidR="005A7B24">
        <w:rPr>
          <w:lang w:val="en-US"/>
        </w:rPr>
        <w:t>IAB</w:t>
      </w:r>
      <w:r w:rsidR="00BF356F">
        <w:rPr>
          <w:lang w:val="en-US"/>
        </w:rPr>
        <w:t>-UE</w:t>
      </w:r>
      <w:r w:rsidR="002330AD">
        <w:rPr>
          <w:lang w:val="en-US"/>
        </w:rPr>
        <w:t xml:space="preserve"> </w:t>
      </w:r>
      <w:r w:rsidR="005A7B24">
        <w:rPr>
          <w:lang w:val="en-US"/>
        </w:rPr>
        <w:t>behave</w:t>
      </w:r>
      <w:r w:rsidR="008B27C7">
        <w:rPr>
          <w:lang w:val="en-US"/>
        </w:rPr>
        <w:t>s</w:t>
      </w:r>
      <w:r w:rsidR="005A7B24">
        <w:rPr>
          <w:lang w:val="en-US"/>
        </w:rPr>
        <w:t xml:space="preserve"> like an access UE selecti</w:t>
      </w:r>
      <w:r w:rsidR="009B6E59">
        <w:rPr>
          <w:lang w:val="en-US"/>
        </w:rPr>
        <w:t>ng</w:t>
      </w:r>
      <w:r w:rsidR="005A7B24">
        <w:rPr>
          <w:lang w:val="en-US"/>
        </w:rPr>
        <w:t xml:space="preserve"> best cell based on radio measurments </w:t>
      </w:r>
      <w:r w:rsidR="00D57C81">
        <w:rPr>
          <w:lang w:val="en-US"/>
        </w:rPr>
        <w:t xml:space="preserve">and </w:t>
      </w:r>
      <w:r w:rsidR="005A7B24">
        <w:rPr>
          <w:lang w:val="en-US"/>
        </w:rPr>
        <w:t>considering</w:t>
      </w:r>
      <w:r w:rsidR="0009351C">
        <w:rPr>
          <w:lang w:val="en-US"/>
        </w:rPr>
        <w:t xml:space="preserve"> </w:t>
      </w:r>
      <w:r w:rsidR="005A7B24">
        <w:rPr>
          <w:lang w:val="en-US"/>
        </w:rPr>
        <w:t>access restrictions. I</w:t>
      </w:r>
      <w:r w:rsidR="002330AD">
        <w:rPr>
          <w:lang w:val="en-US"/>
        </w:rPr>
        <w:t>t</w:t>
      </w:r>
      <w:r w:rsidR="005A7B24">
        <w:rPr>
          <w:lang w:val="en-US"/>
        </w:rPr>
        <w:t xml:space="preserve"> initiate</w:t>
      </w:r>
      <w:r w:rsidR="008B27C7">
        <w:rPr>
          <w:lang w:val="en-US"/>
        </w:rPr>
        <w:t>s</w:t>
      </w:r>
      <w:r w:rsidR="005A7B24">
        <w:rPr>
          <w:lang w:val="en-US"/>
        </w:rPr>
        <w:t xml:space="preserve"> access procedure via the selected cell and it </w:t>
      </w:r>
      <w:r w:rsidR="008B27C7">
        <w:rPr>
          <w:lang w:val="en-US"/>
        </w:rPr>
        <w:t>is</w:t>
      </w:r>
      <w:r w:rsidR="005A7B24">
        <w:rPr>
          <w:lang w:val="en-US"/>
        </w:rPr>
        <w:t xml:space="preserve"> up to higher layers to direct the IAB connetion to a cell that support</w:t>
      </w:r>
      <w:r w:rsidR="008B27C7">
        <w:rPr>
          <w:lang w:val="en-US"/>
        </w:rPr>
        <w:t>s</w:t>
      </w:r>
      <w:r w:rsidR="005A7B24">
        <w:rPr>
          <w:lang w:val="en-US"/>
        </w:rPr>
        <w:t xml:space="preserve"> IAB</w:t>
      </w:r>
      <w:r w:rsidR="0009351C">
        <w:rPr>
          <w:lang w:val="en-US"/>
        </w:rPr>
        <w:t xml:space="preserve"> – in case there is one within the radio reach</w:t>
      </w:r>
      <w:r w:rsidR="005A7B24">
        <w:rPr>
          <w:lang w:val="en-US"/>
        </w:rPr>
        <w:t>.</w:t>
      </w:r>
      <w:r w:rsidR="002330AD">
        <w:rPr>
          <w:lang w:val="en-US"/>
        </w:rPr>
        <w:t xml:space="preserve"> On the other hand, i</w:t>
      </w:r>
      <w:r w:rsidR="001905E3">
        <w:rPr>
          <w:lang w:val="en-US"/>
        </w:rPr>
        <w:t xml:space="preserve">f </w:t>
      </w:r>
      <w:r w:rsidR="002330AD">
        <w:rPr>
          <w:lang w:val="en-US"/>
        </w:rPr>
        <w:t>there is broadcast information about the IAB support, the IAB UE select</w:t>
      </w:r>
      <w:r w:rsidR="00B75541">
        <w:rPr>
          <w:lang w:val="en-US"/>
        </w:rPr>
        <w:t>s</w:t>
      </w:r>
      <w:r w:rsidR="002330AD">
        <w:rPr>
          <w:lang w:val="en-US"/>
        </w:rPr>
        <w:t xml:space="preserve"> the best cell among the cells supporting IAB. </w:t>
      </w:r>
    </w:p>
    <w:p w14:paraId="360AC496" w14:textId="4CC35FF5" w:rsidR="00B75541" w:rsidRPr="00A9725E" w:rsidRDefault="00B75541" w:rsidP="00922E68">
      <w:pPr>
        <w:rPr>
          <w:b/>
          <w:lang w:val="en-US"/>
        </w:rPr>
      </w:pPr>
      <w:r w:rsidRPr="00A9725E">
        <w:rPr>
          <w:b/>
          <w:lang w:val="en-US"/>
        </w:rPr>
        <w:t>Observation</w:t>
      </w:r>
      <w:r w:rsidR="00C53F2C">
        <w:rPr>
          <w:b/>
          <w:lang w:val="en-US"/>
        </w:rPr>
        <w:t xml:space="preserve"> 1</w:t>
      </w:r>
      <w:r w:rsidRPr="00A9725E">
        <w:rPr>
          <w:b/>
          <w:lang w:val="en-US"/>
        </w:rPr>
        <w:t>:</w:t>
      </w:r>
      <w:r>
        <w:rPr>
          <w:b/>
          <w:lang w:val="en-US"/>
        </w:rPr>
        <w:t xml:space="preserve"> </w:t>
      </w:r>
      <w:r w:rsidRPr="00A9725E">
        <w:rPr>
          <w:b/>
          <w:lang w:val="en-US"/>
        </w:rPr>
        <w:t xml:space="preserve"> </w:t>
      </w:r>
      <w:r w:rsidR="00E32A81">
        <w:rPr>
          <w:b/>
          <w:lang w:val="en-US"/>
        </w:rPr>
        <w:t xml:space="preserve">Without </w:t>
      </w:r>
      <w:r w:rsidR="009B4BA1">
        <w:rPr>
          <w:b/>
          <w:lang w:val="en-US"/>
        </w:rPr>
        <w:t>broadca</w:t>
      </w:r>
      <w:r w:rsidR="003226A3">
        <w:rPr>
          <w:b/>
          <w:lang w:val="en-US"/>
        </w:rPr>
        <w:t>sted</w:t>
      </w:r>
      <w:r w:rsidR="00E32A81">
        <w:rPr>
          <w:b/>
          <w:lang w:val="en-US"/>
        </w:rPr>
        <w:t xml:space="preserve"> indication</w:t>
      </w:r>
      <w:r w:rsidR="009B4BA1">
        <w:rPr>
          <w:b/>
          <w:lang w:val="en-US"/>
        </w:rPr>
        <w:t xml:space="preserve"> of IAB support</w:t>
      </w:r>
      <w:r w:rsidR="00E32A81">
        <w:rPr>
          <w:b/>
          <w:lang w:val="en-US"/>
        </w:rPr>
        <w:t>, the</w:t>
      </w:r>
      <w:r w:rsidR="0010609C">
        <w:rPr>
          <w:b/>
          <w:lang w:val="en-US"/>
        </w:rPr>
        <w:t xml:space="preserve"> measurements for IAB access </w:t>
      </w:r>
      <w:r w:rsidR="00E32A81">
        <w:rPr>
          <w:b/>
          <w:lang w:val="en-US"/>
        </w:rPr>
        <w:t>would be</w:t>
      </w:r>
      <w:r w:rsidR="0010609C">
        <w:rPr>
          <w:b/>
          <w:lang w:val="en-US"/>
        </w:rPr>
        <w:t xml:space="preserve"> like </w:t>
      </w:r>
      <w:r w:rsidR="001905E3">
        <w:rPr>
          <w:b/>
          <w:lang w:val="en-US"/>
        </w:rPr>
        <w:t>UE measu</w:t>
      </w:r>
      <w:r w:rsidR="00175919">
        <w:rPr>
          <w:b/>
          <w:lang w:val="en-US"/>
        </w:rPr>
        <w:t>rements</w:t>
      </w:r>
      <w:r w:rsidR="009B4BA1">
        <w:rPr>
          <w:b/>
          <w:lang w:val="en-US"/>
        </w:rPr>
        <w:t xml:space="preserve">, and </w:t>
      </w:r>
      <w:r w:rsidR="00175919">
        <w:rPr>
          <w:b/>
          <w:lang w:val="en-US"/>
        </w:rPr>
        <w:t>a higher layer procedure for moving the connection to a</w:t>
      </w:r>
      <w:r w:rsidR="00027662">
        <w:rPr>
          <w:b/>
          <w:lang w:val="en-US"/>
        </w:rPr>
        <w:t xml:space="preserve"> node supporting </w:t>
      </w:r>
      <w:r w:rsidR="00175919">
        <w:rPr>
          <w:b/>
          <w:lang w:val="en-US"/>
        </w:rPr>
        <w:t xml:space="preserve">IAB could follow the first access.  </w:t>
      </w:r>
      <w:r w:rsidR="00E32A81">
        <w:rPr>
          <w:b/>
          <w:lang w:val="en-US"/>
        </w:rPr>
        <w:t xml:space="preserve"> </w:t>
      </w:r>
    </w:p>
    <w:p w14:paraId="5E510242" w14:textId="568E6E1D" w:rsidR="00913DA8" w:rsidRDefault="00922E68" w:rsidP="00922E68">
      <w:pPr>
        <w:rPr>
          <w:lang w:val="en-US"/>
        </w:rPr>
      </w:pPr>
      <w:r w:rsidRPr="00B30B3B">
        <w:rPr>
          <w:lang w:val="en-US"/>
        </w:rPr>
        <w:t xml:space="preserve">After the </w:t>
      </w:r>
      <w:r>
        <w:rPr>
          <w:lang w:val="en-US"/>
        </w:rPr>
        <w:t xml:space="preserve">connection establishment </w:t>
      </w:r>
      <w:r w:rsidRPr="00B30B3B">
        <w:rPr>
          <w:lang w:val="en-US"/>
        </w:rPr>
        <w:t>to the selected node</w:t>
      </w:r>
      <w:r>
        <w:rPr>
          <w:lang w:val="en-US"/>
        </w:rPr>
        <w:t xml:space="preserve"> and prior to the activation of the IAB operation (including BH link configuring and starting to serve its cell)</w:t>
      </w:r>
      <w:r w:rsidRPr="00B30B3B">
        <w:rPr>
          <w:lang w:val="en-US"/>
        </w:rPr>
        <w:t xml:space="preserve">, </w:t>
      </w:r>
      <w:r>
        <w:rPr>
          <w:lang w:val="en-US"/>
        </w:rPr>
        <w:t>RRM</w:t>
      </w:r>
      <w:r w:rsidRPr="002859A9">
        <w:rPr>
          <w:lang w:val="en-US"/>
        </w:rPr>
        <w:t xml:space="preserve"> </w:t>
      </w:r>
      <w:r w:rsidR="001C7166">
        <w:rPr>
          <w:lang w:val="en-US"/>
        </w:rPr>
        <w:t xml:space="preserve">could </w:t>
      </w:r>
      <w:r>
        <w:rPr>
          <w:lang w:val="en-US"/>
        </w:rPr>
        <w:t xml:space="preserve">configure </w:t>
      </w:r>
      <w:r w:rsidRPr="002859A9">
        <w:rPr>
          <w:lang w:val="en-US"/>
        </w:rPr>
        <w:t>measurements</w:t>
      </w:r>
      <w:r w:rsidR="00E02DEA">
        <w:rPr>
          <w:lang w:val="en-US"/>
        </w:rPr>
        <w:t xml:space="preserve"> for recording the radio conditions to nearby IAB supporting nodes. The measurements could be configured with the assistance of a topology manager (a function to be </w:t>
      </w:r>
      <w:r w:rsidR="00E02DEA" w:rsidRPr="00FB1BB2">
        <w:rPr>
          <w:lang w:val="en-US"/>
        </w:rPr>
        <w:t>defined [</w:t>
      </w:r>
      <w:r w:rsidR="009B4BA1" w:rsidRPr="00FB1BB2">
        <w:rPr>
          <w:lang w:val="en-US"/>
        </w:rPr>
        <w:t>1</w:t>
      </w:r>
      <w:r w:rsidR="00E02DEA" w:rsidRPr="00FB1BB2">
        <w:rPr>
          <w:lang w:val="en-US"/>
        </w:rPr>
        <w:t>]</w:t>
      </w:r>
      <w:r w:rsidR="00E02DEA">
        <w:rPr>
          <w:lang w:val="en-US"/>
        </w:rPr>
        <w:t>). After measurement results are returned, the topolo</w:t>
      </w:r>
      <w:r w:rsidR="00372DA4">
        <w:rPr>
          <w:lang w:val="en-US"/>
        </w:rPr>
        <w:t>gy mana</w:t>
      </w:r>
      <w:r w:rsidR="00E02DEA">
        <w:rPr>
          <w:lang w:val="en-US"/>
        </w:rPr>
        <w:t xml:space="preserve">ger could </w:t>
      </w:r>
      <w:r w:rsidR="00372DA4">
        <w:rPr>
          <w:lang w:val="en-US"/>
        </w:rPr>
        <w:t xml:space="preserve">possibly </w:t>
      </w:r>
      <w:r w:rsidR="00E02DEA">
        <w:rPr>
          <w:lang w:val="en-US"/>
        </w:rPr>
        <w:t xml:space="preserve">decide on a </w:t>
      </w:r>
      <w:r w:rsidR="00E02DEA">
        <w:rPr>
          <w:lang w:val="en-US"/>
        </w:rPr>
        <w:lastRenderedPageBreak/>
        <w:t>HO to a node that suits best for the backhaul connection. The HO decision could be based on the link qualities and loads over all the hops on the path</w:t>
      </w:r>
      <w:r w:rsidR="00372DA4">
        <w:rPr>
          <w:lang w:val="en-US"/>
        </w:rPr>
        <w:t>s</w:t>
      </w:r>
      <w:r w:rsidR="00E02DEA">
        <w:rPr>
          <w:lang w:val="en-US"/>
        </w:rPr>
        <w:t xml:space="preserve"> to Donor(s). </w:t>
      </w:r>
    </w:p>
    <w:p w14:paraId="750EA256" w14:textId="562B209A" w:rsidR="00922E68" w:rsidRDefault="00913DA8" w:rsidP="00922E68">
      <w:pPr>
        <w:rPr>
          <w:b/>
          <w:lang w:val="en-US"/>
        </w:rPr>
      </w:pPr>
      <w:r>
        <w:rPr>
          <w:lang w:val="en-US"/>
        </w:rPr>
        <w:t xml:space="preserve">The measurement results of the cell search and cell selection phase can be utilized in the monitoring phase (discussed in Section 2.2) e.g. to limit the monitoring only to the best cells for candidate BH connections. </w:t>
      </w:r>
      <w:r w:rsidR="00302CF6">
        <w:rPr>
          <w:lang w:val="en-US"/>
        </w:rPr>
        <w:t xml:space="preserve">This way </w:t>
      </w:r>
      <w:r w:rsidR="00551BA8">
        <w:rPr>
          <w:lang w:val="en-US"/>
        </w:rPr>
        <w:t>extensive measurements would be done before activation of the node for IAB operation.</w:t>
      </w:r>
      <w:r>
        <w:rPr>
          <w:lang w:val="en-US"/>
        </w:rPr>
        <w:t xml:space="preserve"> </w:t>
      </w:r>
      <w:r w:rsidR="00922E68">
        <w:rPr>
          <w:lang w:val="en-US"/>
        </w:rPr>
        <w:t xml:space="preserve">After the </w:t>
      </w:r>
      <w:r w:rsidR="00551BA8">
        <w:rPr>
          <w:lang w:val="en-US"/>
        </w:rPr>
        <w:t>activation</w:t>
      </w:r>
      <w:r w:rsidR="00922E68">
        <w:rPr>
          <w:lang w:val="en-US"/>
        </w:rPr>
        <w:t xml:space="preserve">, measurement possibilities </w:t>
      </w:r>
      <w:r w:rsidR="00551BA8">
        <w:rPr>
          <w:lang w:val="en-US"/>
        </w:rPr>
        <w:t>are</w:t>
      </w:r>
      <w:r w:rsidR="00922E68">
        <w:rPr>
          <w:lang w:val="en-US"/>
        </w:rPr>
        <w:t xml:space="preserve"> more constrained as discussed below</w:t>
      </w:r>
      <w:r w:rsidR="00922E68">
        <w:rPr>
          <w:b/>
          <w:lang w:val="en-US"/>
        </w:rPr>
        <w:t>.</w:t>
      </w:r>
    </w:p>
    <w:p w14:paraId="370E7D39" w14:textId="737C7370" w:rsidR="00A2474B" w:rsidRPr="00865FFF" w:rsidRDefault="00A2474B" w:rsidP="00922E68">
      <w:pPr>
        <w:rPr>
          <w:b/>
          <w:lang w:val="en-US"/>
        </w:rPr>
      </w:pPr>
      <w:r>
        <w:rPr>
          <w:b/>
          <w:lang w:val="en-US"/>
        </w:rPr>
        <w:t>O</w:t>
      </w:r>
      <w:r w:rsidR="006353F1">
        <w:rPr>
          <w:b/>
          <w:lang w:val="en-US"/>
        </w:rPr>
        <w:t>bservation</w:t>
      </w:r>
      <w:r w:rsidR="00C53F2C">
        <w:rPr>
          <w:b/>
          <w:lang w:val="en-US"/>
        </w:rPr>
        <w:t xml:space="preserve"> 2</w:t>
      </w:r>
      <w:r w:rsidR="006353F1">
        <w:rPr>
          <w:b/>
          <w:lang w:val="en-US"/>
        </w:rPr>
        <w:t xml:space="preserve">: It is beneficial if </w:t>
      </w:r>
      <w:r w:rsidR="00C2208E">
        <w:rPr>
          <w:b/>
          <w:lang w:val="en-US"/>
        </w:rPr>
        <w:t>extensive measurements are done before</w:t>
      </w:r>
      <w:r>
        <w:rPr>
          <w:b/>
          <w:lang w:val="en-US"/>
        </w:rPr>
        <w:t xml:space="preserve"> </w:t>
      </w:r>
      <w:r w:rsidR="00C2208E">
        <w:rPr>
          <w:b/>
          <w:lang w:val="en-US"/>
        </w:rPr>
        <w:t xml:space="preserve">activation of </w:t>
      </w:r>
      <w:r w:rsidR="00E77CEF">
        <w:rPr>
          <w:b/>
          <w:lang w:val="en-US"/>
        </w:rPr>
        <w:t xml:space="preserve">a node for </w:t>
      </w:r>
      <w:r w:rsidR="00C2208E">
        <w:rPr>
          <w:b/>
          <w:lang w:val="en-US"/>
        </w:rPr>
        <w:t xml:space="preserve">the IAB operation as this allows limiting the measurements to a small set of candidate cells after the activation.  </w:t>
      </w:r>
    </w:p>
    <w:p w14:paraId="3B373294" w14:textId="77777777" w:rsidR="00E43B94" w:rsidRDefault="00E43B94" w:rsidP="00E43B94">
      <w:pPr>
        <w:pStyle w:val="Heading2"/>
        <w:rPr>
          <w:lang w:val="en-US"/>
        </w:rPr>
      </w:pPr>
      <w:r>
        <w:rPr>
          <w:lang w:val="en-US"/>
        </w:rPr>
        <w:t xml:space="preserve">2.2 </w:t>
      </w:r>
      <w:r w:rsidR="00F4316D">
        <w:rPr>
          <w:lang w:val="en-US"/>
        </w:rPr>
        <w:t xml:space="preserve">Measurements during active </w:t>
      </w:r>
      <w:r w:rsidR="00DD4D62">
        <w:rPr>
          <w:lang w:val="en-US"/>
        </w:rPr>
        <w:t xml:space="preserve">IAB </w:t>
      </w:r>
      <w:r w:rsidR="00F4316D">
        <w:rPr>
          <w:lang w:val="en-US"/>
        </w:rPr>
        <w:t>connection</w:t>
      </w:r>
    </w:p>
    <w:p w14:paraId="4F9C35CD" w14:textId="77777777" w:rsidR="00B7525D" w:rsidRDefault="0062554B" w:rsidP="006201CC">
      <w:pPr>
        <w:rPr>
          <w:lang w:val="en-US"/>
        </w:rPr>
      </w:pPr>
      <w:r w:rsidRPr="00536BB2">
        <w:t xml:space="preserve">In addition to established BH connections, an IAB Node should be able to monitor other neighboring nodes (Donors and other IAB Nodes) being candidates for the BH connection in case the radio conditions are changed, e.g. due to blocking of a link, or if congestion over a link would trigger the BH link change to a new serving node. IAB nodes should not only find the neighbour nodes but also be able to have sufficient measurements to have up-to-date information about the radio conditions to the candidate nodes. </w:t>
      </w:r>
      <w:r w:rsidR="00EB179D">
        <w:rPr>
          <w:lang w:val="en-US"/>
        </w:rPr>
        <w:t xml:space="preserve">Such measurements are </w:t>
      </w:r>
      <w:r w:rsidR="003103D2" w:rsidRPr="00536BB2">
        <w:rPr>
          <w:lang w:val="en-US"/>
        </w:rPr>
        <w:t>depicted in Figure 1</w:t>
      </w:r>
      <w:r w:rsidR="00EB179D">
        <w:rPr>
          <w:lang w:val="en-US"/>
        </w:rPr>
        <w:t xml:space="preserve"> that</w:t>
      </w:r>
      <w:r w:rsidR="000D52DA">
        <w:rPr>
          <w:lang w:val="en-US"/>
        </w:rPr>
        <w:t xml:space="preserve"> shows</w:t>
      </w:r>
      <w:r w:rsidR="008223B0">
        <w:rPr>
          <w:lang w:val="en-US"/>
        </w:rPr>
        <w:t xml:space="preserve"> </w:t>
      </w:r>
      <w:r w:rsidR="000D52DA">
        <w:rPr>
          <w:lang w:val="en-US"/>
        </w:rPr>
        <w:t xml:space="preserve">IAB Nodes 1-3 under Donor 1 and IAB Nodes 4 and 5 under Donor 2. The solid lines depict active BH links and the dashed lines measurements </w:t>
      </w:r>
      <w:r w:rsidR="00412DF8">
        <w:rPr>
          <w:lang w:val="en-US"/>
        </w:rPr>
        <w:t>over the candidate connections of IAB Node 3</w:t>
      </w:r>
      <w:r w:rsidR="000D52DA">
        <w:rPr>
          <w:lang w:val="en-US"/>
        </w:rPr>
        <w:t xml:space="preserve">. </w:t>
      </w:r>
      <w:r w:rsidR="00412DF8">
        <w:rPr>
          <w:lang w:val="en-US"/>
        </w:rPr>
        <w:t xml:space="preserve">As shown in the figure, the candidate connections may be between two IAB Nodes under a Donor or between nodes under different Donors. </w:t>
      </w:r>
      <w:r w:rsidR="00A41CDD">
        <w:rPr>
          <w:lang w:val="en-US"/>
        </w:rPr>
        <w:t>Below we discuss a few issues on the measurements over the candidate links.</w:t>
      </w:r>
    </w:p>
    <w:p w14:paraId="36C8D1BD" w14:textId="77777777" w:rsidR="005B0251" w:rsidRDefault="00095FCB" w:rsidP="006201CC">
      <w:pPr>
        <w:rPr>
          <w:lang w:val="en-US"/>
        </w:rPr>
      </w:pPr>
      <w:r>
        <w:rPr>
          <w:noProof/>
          <w:lang w:val="en-US"/>
        </w:rPr>
        <w:drawing>
          <wp:inline distT="0" distB="0" distL="0" distR="0" wp14:anchorId="027530F7" wp14:editId="64E42D59">
            <wp:extent cx="5654675" cy="27523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67490" cy="2758633"/>
                    </a:xfrm>
                    <a:prstGeom prst="rect">
                      <a:avLst/>
                    </a:prstGeom>
                    <a:noFill/>
                  </pic:spPr>
                </pic:pic>
              </a:graphicData>
            </a:graphic>
          </wp:inline>
        </w:drawing>
      </w:r>
    </w:p>
    <w:p w14:paraId="51231873" w14:textId="77777777" w:rsidR="00B7525D" w:rsidRPr="00AA3867" w:rsidRDefault="00784814" w:rsidP="00AA3867">
      <w:pPr>
        <w:jc w:val="center"/>
        <w:rPr>
          <w:b/>
          <w:lang w:val="en-US"/>
        </w:rPr>
      </w:pPr>
      <w:r w:rsidRPr="00A41CDD">
        <w:rPr>
          <w:b/>
          <w:lang w:val="en-US"/>
        </w:rPr>
        <w:t xml:space="preserve">Figure 1: IAB </w:t>
      </w:r>
      <w:r w:rsidR="005705DA" w:rsidRPr="00A41CDD">
        <w:rPr>
          <w:b/>
          <w:lang w:val="en-US"/>
        </w:rPr>
        <w:t>Nodes active link</w:t>
      </w:r>
      <w:r w:rsidR="00412DF8" w:rsidRPr="00A41CDD">
        <w:rPr>
          <w:b/>
          <w:lang w:val="en-US"/>
        </w:rPr>
        <w:t>s</w:t>
      </w:r>
      <w:r w:rsidR="005705DA" w:rsidRPr="00A41CDD">
        <w:rPr>
          <w:b/>
          <w:lang w:val="en-US"/>
        </w:rPr>
        <w:t xml:space="preserve"> and measurements</w:t>
      </w:r>
      <w:r w:rsidR="00412DF8" w:rsidRPr="00A41CDD">
        <w:rPr>
          <w:b/>
          <w:lang w:val="en-US"/>
        </w:rPr>
        <w:t xml:space="preserve"> for candidate connections.</w:t>
      </w:r>
    </w:p>
    <w:p w14:paraId="4A6DD6FB" w14:textId="77777777" w:rsidR="00EB179D" w:rsidRDefault="00EB179D" w:rsidP="006201CC">
      <w:pPr>
        <w:rPr>
          <w:b/>
        </w:rPr>
      </w:pPr>
    </w:p>
    <w:p w14:paraId="72DD47E7" w14:textId="77777777" w:rsidR="00AA3867" w:rsidRPr="00A7336D" w:rsidRDefault="003E2A1D" w:rsidP="00CB27B3">
      <w:pPr>
        <w:rPr>
          <w:b/>
          <w:u w:val="single"/>
        </w:rPr>
      </w:pPr>
      <w:r w:rsidRPr="00A7336D">
        <w:rPr>
          <w:b/>
          <w:u w:val="single"/>
        </w:rPr>
        <w:t xml:space="preserve">Measurement </w:t>
      </w:r>
      <w:r w:rsidR="002D2559" w:rsidRPr="00A7336D">
        <w:rPr>
          <w:b/>
          <w:u w:val="single"/>
        </w:rPr>
        <w:t xml:space="preserve">configuration and </w:t>
      </w:r>
      <w:r w:rsidRPr="00A7336D">
        <w:rPr>
          <w:b/>
          <w:u w:val="single"/>
        </w:rPr>
        <w:t>conflicts</w:t>
      </w:r>
      <w:r w:rsidR="00AA3867" w:rsidRPr="00A7336D">
        <w:rPr>
          <w:b/>
          <w:u w:val="single"/>
        </w:rPr>
        <w:t xml:space="preserve">  </w:t>
      </w:r>
    </w:p>
    <w:p w14:paraId="2E1C5843" w14:textId="4F87119C" w:rsidR="00CB27B3" w:rsidRDefault="003E2A1D" w:rsidP="00CB27B3">
      <w:r>
        <w:t>An IAB Node receives measurement configuration that includes arrangements both for transmission and reception of reference signals. These configurations may be conflicting with the resource allocations for BH and access</w:t>
      </w:r>
      <w:r w:rsidR="002D2559">
        <w:t xml:space="preserve"> links. </w:t>
      </w:r>
      <w:r>
        <w:t xml:space="preserve"> </w:t>
      </w:r>
      <w:r w:rsidR="00CB27B3">
        <w:t>As shown in Figure 1, t</w:t>
      </w:r>
      <w:r w:rsidR="00CB27B3" w:rsidRPr="00536BB2">
        <w:t>he link monitoring must be enabled between chains of RNs originating from different Donors or between branches in a tree-shape topology.</w:t>
      </w:r>
      <w:r w:rsidR="007B1356">
        <w:t xml:space="preserve"> For instance, according to</w:t>
      </w:r>
      <w:r w:rsidR="002D2559">
        <w:t xml:space="preserve"> the simple resource allocation scheme </w:t>
      </w:r>
      <w:r w:rsidR="00147A6B">
        <w:t>described in [</w:t>
      </w:r>
      <w:r w:rsidR="00835F1F" w:rsidRPr="00835F1F">
        <w:t>2</w:t>
      </w:r>
      <w:r w:rsidR="007B1356">
        <w:t>]</w:t>
      </w:r>
      <w:r w:rsidR="00AC1364">
        <w:t xml:space="preserve"> for half-duplex operation with TDM between access and BH</w:t>
      </w:r>
      <w:r w:rsidR="007B1356">
        <w:t xml:space="preserve">, the link direction (BH upstream/BH downstream/access UL/access DL) in a certain slot depends on the </w:t>
      </w:r>
      <w:r w:rsidR="00B43E29">
        <w:t>n</w:t>
      </w:r>
      <w:r w:rsidR="001B27F8">
        <w:t>ode</w:t>
      </w:r>
      <w:r w:rsidR="00B43E29">
        <w:t xml:space="preserve">’s hierarchy (hop-count from the Donor). Then two nodes on the same level of hierarchy </w:t>
      </w:r>
      <w:r w:rsidR="00AC1364">
        <w:t>(e.g. Nodes 2, 3, and 5</w:t>
      </w:r>
      <w:r w:rsidR="00B43E29">
        <w:t xml:space="preserve"> in Figure 1) would normally </w:t>
      </w:r>
      <w:r w:rsidR="002D2559" w:rsidRPr="00536BB2">
        <w:t xml:space="preserve">always transmit or receive in the same </w:t>
      </w:r>
      <w:r w:rsidR="002D2559" w:rsidRPr="000A1747">
        <w:t xml:space="preserve">slots. </w:t>
      </w:r>
      <w:r w:rsidR="00B43E29">
        <w:t xml:space="preserve">This means that at least some of the </w:t>
      </w:r>
      <w:r w:rsidR="002A33D8">
        <w:t xml:space="preserve">UEs of the IAB </w:t>
      </w:r>
      <w:r w:rsidR="002D2559">
        <w:t>n</w:t>
      </w:r>
      <w:r w:rsidR="002D2559" w:rsidRPr="000A1747">
        <w:t>odes must have measurement gap</w:t>
      </w:r>
      <w:r w:rsidR="00816999">
        <w:t>s</w:t>
      </w:r>
      <w:r w:rsidR="002A33D8">
        <w:t>, or a deviation in the RX/TX pattern,</w:t>
      </w:r>
      <w:r w:rsidR="00B43E29">
        <w:t xml:space="preserve"> such that there is </w:t>
      </w:r>
      <w:r w:rsidR="002D2559" w:rsidRPr="000A1747">
        <w:t>RX in a slot that is normally used for transmission or TX in a slot t</w:t>
      </w:r>
      <w:r w:rsidR="002D2559" w:rsidRPr="00430E20">
        <w:t>hat is normally for reception.</w:t>
      </w:r>
      <w:r w:rsidR="00B43E29">
        <w:t xml:space="preserve"> </w:t>
      </w:r>
      <w:r w:rsidR="00816999" w:rsidRPr="00430E20">
        <w:t>In the other end there may be beam switching but no change in the TX/RX direction</w:t>
      </w:r>
      <w:r w:rsidR="00816999">
        <w:t xml:space="preserve"> nor a guard time related to such a change.</w:t>
      </w:r>
      <w:r w:rsidR="002D2559" w:rsidRPr="00430E20">
        <w:t xml:space="preserve"> </w:t>
      </w:r>
    </w:p>
    <w:p w14:paraId="1072D92F" w14:textId="4D8DCDE5" w:rsidR="00A7336D" w:rsidRPr="00A7336D" w:rsidRDefault="00A7336D" w:rsidP="00CB27B3">
      <w:pPr>
        <w:rPr>
          <w:b/>
        </w:rPr>
      </w:pPr>
      <w:r w:rsidRPr="00A7336D">
        <w:rPr>
          <w:b/>
        </w:rPr>
        <w:t>Observation</w:t>
      </w:r>
      <w:r w:rsidR="00C53F2C">
        <w:rPr>
          <w:b/>
        </w:rPr>
        <w:t xml:space="preserve"> 3</w:t>
      </w:r>
      <w:r w:rsidRPr="00A7336D">
        <w:rPr>
          <w:b/>
        </w:rPr>
        <w:t xml:space="preserve">: </w:t>
      </w:r>
      <w:r w:rsidR="00E62D80">
        <w:rPr>
          <w:b/>
        </w:rPr>
        <w:t>Reference signal TX and RX configurations for i</w:t>
      </w:r>
      <w:r w:rsidR="008844C7">
        <w:rPr>
          <w:b/>
        </w:rPr>
        <w:t>nter-node measure</w:t>
      </w:r>
      <w:r w:rsidR="00E62D80">
        <w:rPr>
          <w:b/>
        </w:rPr>
        <w:t xml:space="preserve">ments </w:t>
      </w:r>
      <w:r w:rsidR="008844C7">
        <w:rPr>
          <w:b/>
        </w:rPr>
        <w:t xml:space="preserve">may </w:t>
      </w:r>
      <w:r w:rsidR="00E62D80">
        <w:rPr>
          <w:b/>
        </w:rPr>
        <w:t xml:space="preserve">conflict with the </w:t>
      </w:r>
      <w:r w:rsidR="008844C7">
        <w:rPr>
          <w:b/>
        </w:rPr>
        <w:t>TX</w:t>
      </w:r>
      <w:r w:rsidR="00E62D80">
        <w:rPr>
          <w:b/>
        </w:rPr>
        <w:t>/RX pattern</w:t>
      </w:r>
      <w:r w:rsidR="001B07B3">
        <w:rPr>
          <w:b/>
        </w:rPr>
        <w:t xml:space="preserve"> </w:t>
      </w:r>
      <w:r w:rsidR="00A4746B">
        <w:rPr>
          <w:b/>
        </w:rPr>
        <w:t>that the</w:t>
      </w:r>
      <w:r w:rsidR="001B07B3">
        <w:rPr>
          <w:b/>
        </w:rPr>
        <w:t xml:space="preserve"> IAB Node uses for access and BH traffic.</w:t>
      </w:r>
    </w:p>
    <w:p w14:paraId="2102A78F" w14:textId="58700847" w:rsidR="00EB179D" w:rsidRDefault="004211FD" w:rsidP="006201CC">
      <w:r>
        <w:lastRenderedPageBreak/>
        <w:t>To cope</w:t>
      </w:r>
      <w:r w:rsidR="005F103C">
        <w:t xml:space="preserve"> with the conflicts</w:t>
      </w:r>
      <w:r>
        <w:t>, it could be specified</w:t>
      </w:r>
      <w:r w:rsidR="005F103C">
        <w:t xml:space="preserve"> that reference signals are always transmitted as configured irrespective of the slot allocations to different link directions. </w:t>
      </w:r>
      <w:r w:rsidR="00CF4280">
        <w:t xml:space="preserve">On the other hand, </w:t>
      </w:r>
      <w:r w:rsidR="006C6E86">
        <w:t>an IAB Node could</w:t>
      </w:r>
      <w:r w:rsidR="00CF4280">
        <w:t xml:space="preserve"> be allowed to use any configured measurement opportunity that is not conflicting with reference signal transmission and that is needed for reaching sufficient accuracy.</w:t>
      </w:r>
      <w:r>
        <w:t xml:space="preserve"> </w:t>
      </w:r>
      <w:r w:rsidR="0086278A">
        <w:t>In addition,</w:t>
      </w:r>
      <w:r w:rsidR="00224068">
        <w:t xml:space="preserve"> reference </w:t>
      </w:r>
      <w:r>
        <w:t xml:space="preserve">signal transmissions would need to be coordinated </w:t>
      </w:r>
      <w:r w:rsidR="006C6E86">
        <w:t>between</w:t>
      </w:r>
      <w:r>
        <w:t xml:space="preserve"> neighboring nodes to allow suff</w:t>
      </w:r>
      <w:r w:rsidR="006C6E86">
        <w:t>iciently frequent measurement opportunities.</w:t>
      </w:r>
      <w:r w:rsidR="0086278A">
        <w:t xml:space="preserve"> As it can be expected that a node would typically need to monitor only a few other nodes, </w:t>
      </w:r>
      <w:r w:rsidR="00224068">
        <w:t>reference</w:t>
      </w:r>
      <w:r w:rsidR="0086278A">
        <w:t xml:space="preserve"> signal transmissions could be configur</w:t>
      </w:r>
      <w:r w:rsidR="000871A0">
        <w:t xml:space="preserve">ed avoiding </w:t>
      </w:r>
      <w:r w:rsidR="0086278A">
        <w:t xml:space="preserve">any time-overlap between </w:t>
      </w:r>
      <w:r w:rsidR="000871A0">
        <w:t xml:space="preserve">the </w:t>
      </w:r>
      <w:r w:rsidR="00A5418B">
        <w:t xml:space="preserve">reference signal transmissions </w:t>
      </w:r>
      <w:r w:rsidR="000871A0">
        <w:t xml:space="preserve">of </w:t>
      </w:r>
      <w:r w:rsidR="0086278A">
        <w:t>nearby nodes.</w:t>
      </w:r>
      <w:r w:rsidR="00A5418B">
        <w:t xml:space="preserve"> If this is not seen feasible, more resource efficient methods are available e.g. by introducing transmission patterns following the principle adopted for scheduling assignment transmission in LTE ProSe Communication.</w:t>
      </w:r>
      <w:r w:rsidR="006C6E86">
        <w:t xml:space="preserve"> </w:t>
      </w:r>
    </w:p>
    <w:p w14:paraId="7DE2D75C" w14:textId="17E1F696" w:rsidR="006C6E86" w:rsidRPr="006C6E86" w:rsidRDefault="006C6E86" w:rsidP="006201CC">
      <w:pPr>
        <w:rPr>
          <w:b/>
        </w:rPr>
      </w:pPr>
      <w:r w:rsidRPr="006C6E86">
        <w:rPr>
          <w:b/>
        </w:rPr>
        <w:t>Proposal</w:t>
      </w:r>
      <w:r w:rsidR="007C1D0A">
        <w:rPr>
          <w:b/>
        </w:rPr>
        <w:t xml:space="preserve"> 1</w:t>
      </w:r>
      <w:r w:rsidRPr="006C6E86">
        <w:rPr>
          <w:b/>
        </w:rPr>
        <w:t xml:space="preserve">: </w:t>
      </w:r>
      <w:r w:rsidR="004245AF">
        <w:rPr>
          <w:b/>
        </w:rPr>
        <w:t xml:space="preserve">Reference signal transmissions </w:t>
      </w:r>
      <w:r w:rsidR="001B6FB4">
        <w:rPr>
          <w:b/>
        </w:rPr>
        <w:t xml:space="preserve">for </w:t>
      </w:r>
      <w:r w:rsidR="00E77CEF">
        <w:rPr>
          <w:b/>
        </w:rPr>
        <w:t xml:space="preserve">IAB measurements </w:t>
      </w:r>
      <w:r w:rsidR="004245AF">
        <w:rPr>
          <w:b/>
        </w:rPr>
        <w:t xml:space="preserve">are prioritized over other transmissions and receptions and coordinated even over nearby IAB Nodes under different Donors. </w:t>
      </w:r>
    </w:p>
    <w:p w14:paraId="026CF064" w14:textId="77777777" w:rsidR="00EC53DF" w:rsidRDefault="008B29F8" w:rsidP="00E63E32">
      <w:pPr>
        <w:rPr>
          <w:b/>
          <w:u w:val="single"/>
        </w:rPr>
      </w:pPr>
      <w:r>
        <w:rPr>
          <w:b/>
          <w:u w:val="single"/>
        </w:rPr>
        <w:t>Reference signal type</w:t>
      </w:r>
      <w:r w:rsidR="0055723B" w:rsidRPr="00A7336D">
        <w:rPr>
          <w:b/>
          <w:u w:val="single"/>
        </w:rPr>
        <w:t xml:space="preserve"> </w:t>
      </w:r>
    </w:p>
    <w:p w14:paraId="76AD1F55" w14:textId="38F4EFB7" w:rsidR="001F7512" w:rsidRDefault="0006342A" w:rsidP="00E63E32">
      <w:pPr>
        <w:rPr>
          <w:lang w:val="en-US"/>
        </w:rPr>
      </w:pPr>
      <w:r w:rsidRPr="00A9725E">
        <w:rPr>
          <w:u w:val="single"/>
          <w:lang w:val="en-US"/>
        </w:rPr>
        <w:t>Usage of SSBs for IAB monitoring</w:t>
      </w:r>
      <w:r>
        <w:rPr>
          <w:lang w:val="en-US"/>
        </w:rPr>
        <w:t xml:space="preserve">: SSBs are normally used for cell search and cell level mobility. Transmission of SSBs are signaled in SIB1 with either </w:t>
      </w:r>
      <w:r w:rsidR="00A9725E">
        <w:rPr>
          <w:lang w:val="en-US"/>
        </w:rPr>
        <w:t>8-bit</w:t>
      </w:r>
      <w:r>
        <w:rPr>
          <w:lang w:val="en-US"/>
        </w:rPr>
        <w:t xml:space="preserve"> (FR1) or </w:t>
      </w:r>
      <w:r w:rsidR="0060369A">
        <w:rPr>
          <w:lang w:val="en-US"/>
        </w:rPr>
        <w:t>8+8-bit</w:t>
      </w:r>
      <w:r>
        <w:rPr>
          <w:lang w:val="en-US"/>
        </w:rPr>
        <w:t xml:space="preserve"> (FR2) bitmaps indicating the locations of the SSBs. To minimize the UE power consumption, SIB2 and SIB4 carries informatio</w:t>
      </w:r>
      <w:r w:rsidR="00335872">
        <w:rPr>
          <w:lang w:val="en-US"/>
        </w:rPr>
        <w:t xml:space="preserve">n about the time window for SSB </w:t>
      </w:r>
      <w:r>
        <w:rPr>
          <w:lang w:val="en-US"/>
        </w:rPr>
        <w:t xml:space="preserve">measurements. The information can be sent also with dedicated signaling in the measurement configuration defining the </w:t>
      </w:r>
      <w:r w:rsidR="001F7512">
        <w:rPr>
          <w:lang w:val="en-US"/>
        </w:rPr>
        <w:t>SSB Measurement Time Configuration (SMTC), i.e</w:t>
      </w:r>
      <w:r w:rsidR="00A9725E">
        <w:rPr>
          <w:lang w:val="en-US"/>
        </w:rPr>
        <w:t>.</w:t>
      </w:r>
      <w:r w:rsidR="001F7512">
        <w:rPr>
          <w:lang w:val="en-US"/>
        </w:rPr>
        <w:t xml:space="preserve"> the measurement periodicity and offset as well as the measurement duration. UEs can assume that they will be able to measure all (relevant) cells within the configured measurement window. </w:t>
      </w:r>
    </w:p>
    <w:p w14:paraId="026EFFF2" w14:textId="5CFA78AA" w:rsidR="00BF4C34" w:rsidRDefault="00BF4C34" w:rsidP="00E63E32">
      <w:pPr>
        <w:rPr>
          <w:lang w:val="en-US"/>
        </w:rPr>
      </w:pPr>
      <w:r>
        <w:rPr>
          <w:lang w:val="en-US"/>
        </w:rPr>
        <w:t xml:space="preserve">Because the measurement timing windows are configured for the access UEs, the flexibility to configure IAB specific timing configurations for SSB monitoring is limited. Furthermore, each IAB node should also be able to send SSB in the cell served by itself and falling within the configured measurement window. </w:t>
      </w:r>
    </w:p>
    <w:p w14:paraId="602AEDCB" w14:textId="6D385EC1" w:rsidR="00BF4C34" w:rsidRPr="00A9725E" w:rsidRDefault="00BF4C34" w:rsidP="00E63E32">
      <w:pPr>
        <w:rPr>
          <w:b/>
          <w:lang w:val="en-US"/>
        </w:rPr>
      </w:pPr>
      <w:r w:rsidRPr="00A9725E">
        <w:rPr>
          <w:b/>
          <w:lang w:val="en-US"/>
        </w:rPr>
        <w:t>Observation</w:t>
      </w:r>
      <w:r w:rsidR="000D61CA">
        <w:rPr>
          <w:b/>
          <w:lang w:val="en-US"/>
        </w:rPr>
        <w:t xml:space="preserve"> 4</w:t>
      </w:r>
      <w:r w:rsidRPr="00A9725E">
        <w:rPr>
          <w:b/>
          <w:lang w:val="en-US"/>
        </w:rPr>
        <w:t xml:space="preserve">: </w:t>
      </w:r>
      <w:r w:rsidR="00596BAC" w:rsidRPr="00A9725E">
        <w:rPr>
          <w:b/>
          <w:lang w:val="en-US"/>
        </w:rPr>
        <w:t xml:space="preserve">The usage of SSBs for IAB monitoring is restricted by the </w:t>
      </w:r>
      <w:r w:rsidR="00125CEF">
        <w:rPr>
          <w:b/>
          <w:lang w:val="en-US"/>
        </w:rPr>
        <w:t xml:space="preserve">SSB </w:t>
      </w:r>
      <w:r w:rsidR="00596BAC" w:rsidRPr="00A9725E">
        <w:rPr>
          <w:b/>
          <w:lang w:val="en-US"/>
        </w:rPr>
        <w:t>measurement timing configuration, SSB transmission by the (monitoring) IAB node in the cell served by it and the half-duplex constraint.</w:t>
      </w:r>
    </w:p>
    <w:p w14:paraId="544D9FA4" w14:textId="0FF3E8AE" w:rsidR="00596BAC" w:rsidRDefault="00596BAC" w:rsidP="00596BAC">
      <w:r w:rsidRPr="00A9725E">
        <w:rPr>
          <w:u w:val="single"/>
          <w:lang w:val="en-US"/>
        </w:rPr>
        <w:t>Usage of CSI-RS for IAB monitoring</w:t>
      </w:r>
      <w:r>
        <w:rPr>
          <w:lang w:val="en-US"/>
        </w:rPr>
        <w:t xml:space="preserve">: The CSI-RS transmission can be separately configured for certain connections without having direct impact on other connections or measurements. CSI-RS </w:t>
      </w:r>
      <w:r w:rsidR="00A50E7F">
        <w:rPr>
          <w:lang w:val="en-US"/>
        </w:rPr>
        <w:t xml:space="preserve">transmissions </w:t>
      </w:r>
      <w:r>
        <w:rPr>
          <w:lang w:val="en-US"/>
        </w:rPr>
        <w:t xml:space="preserve">can be configured for narrower beams than </w:t>
      </w:r>
      <w:r w:rsidR="00A50E7F">
        <w:rPr>
          <w:lang w:val="en-US"/>
        </w:rPr>
        <w:t xml:space="preserve">those </w:t>
      </w:r>
      <w:r>
        <w:rPr>
          <w:lang w:val="en-US"/>
        </w:rPr>
        <w:t xml:space="preserve">used for SSBs and therefore could provide possibility for beam evalution for candidate BH link. </w:t>
      </w:r>
      <w:r w:rsidR="00C41951" w:rsidRPr="00536BB2">
        <w:rPr>
          <w:lang w:val="en-US"/>
        </w:rPr>
        <w:t xml:space="preserve">This would be </w:t>
      </w:r>
      <w:r>
        <w:rPr>
          <w:lang w:val="en-US"/>
        </w:rPr>
        <w:t xml:space="preserve">beneficial </w:t>
      </w:r>
      <w:r w:rsidR="00C41951" w:rsidRPr="00536BB2">
        <w:rPr>
          <w:lang w:val="en-US"/>
        </w:rPr>
        <w:t>for fast switching of the connection</w:t>
      </w:r>
      <w:r w:rsidR="000825EE" w:rsidRPr="00536BB2">
        <w:rPr>
          <w:lang w:val="en-US"/>
        </w:rPr>
        <w:t xml:space="preserve"> to a </w:t>
      </w:r>
      <w:r w:rsidR="00FB1C2B" w:rsidRPr="00536BB2">
        <w:rPr>
          <w:lang w:val="en-US"/>
        </w:rPr>
        <w:t>candidate</w:t>
      </w:r>
      <w:r w:rsidR="008A2334" w:rsidRPr="00536BB2">
        <w:rPr>
          <w:lang w:val="en-US"/>
        </w:rPr>
        <w:t xml:space="preserve"> link</w:t>
      </w:r>
      <w:r w:rsidR="00F725A3" w:rsidRPr="00536BB2">
        <w:t xml:space="preserve">. </w:t>
      </w:r>
      <w:r>
        <w:t>Obviously</w:t>
      </w:r>
      <w:r w:rsidR="00743E35">
        <w:t>,</w:t>
      </w:r>
      <w:r>
        <w:t xml:space="preserve"> this would require CSI-RS TX to be configured for multiple beams to be able to select </w:t>
      </w:r>
      <w:r w:rsidR="00743E35">
        <w:t xml:space="preserve">best TX as well as the RX beam for the candidate link. The drawback of this would be the reservation of radio resources. </w:t>
      </w:r>
      <w:r w:rsidR="00852B1B">
        <w:t>The negative impact could be minimized by limiting the CSI-RS transmission in time or beam domain. For the latter, the selected beams could be based on previous measurement results.</w:t>
      </w:r>
    </w:p>
    <w:p w14:paraId="6A97F98F" w14:textId="1E8A925B" w:rsidR="007B3F42" w:rsidRDefault="00743E35" w:rsidP="00596BAC">
      <w:r>
        <w:t>Overall, t</w:t>
      </w:r>
      <w:r w:rsidR="00181B48" w:rsidRPr="00536BB2">
        <w:t>he</w:t>
      </w:r>
      <w:r w:rsidR="00F725A3" w:rsidRPr="00536BB2">
        <w:t xml:space="preserve"> </w:t>
      </w:r>
      <w:r w:rsidR="00181B48" w:rsidRPr="00536BB2">
        <w:t xml:space="preserve">CSI-RS </w:t>
      </w:r>
      <w:r w:rsidR="00F725A3" w:rsidRPr="00536BB2">
        <w:t>measurement</w:t>
      </w:r>
      <w:r>
        <w:t>s</w:t>
      </w:r>
      <w:r w:rsidR="00F725A3" w:rsidRPr="00536BB2">
        <w:t xml:space="preserve"> </w:t>
      </w:r>
      <w:r>
        <w:t xml:space="preserve">defined </w:t>
      </w:r>
      <w:r w:rsidR="00181B48" w:rsidRPr="00536BB2">
        <w:t>for UE</w:t>
      </w:r>
      <w:r w:rsidR="00BB1DFF">
        <w:t>’s</w:t>
      </w:r>
      <w:r>
        <w:t xml:space="preserve"> </w:t>
      </w:r>
      <w:r w:rsidR="00CC1983" w:rsidRPr="00536BB2">
        <w:t>mobility measurements</w:t>
      </w:r>
      <w:r w:rsidR="00181B48" w:rsidRPr="00536BB2">
        <w:t xml:space="preserve"> </w:t>
      </w:r>
      <w:r w:rsidR="00F725A3" w:rsidRPr="00536BB2">
        <w:t xml:space="preserve">seem to </w:t>
      </w:r>
      <w:r>
        <w:t>have less restrictions compared to SSB monitori</w:t>
      </w:r>
      <w:r w:rsidR="006812C0">
        <w:t>ng</w:t>
      </w:r>
      <w:r>
        <w:t xml:space="preserve">s and would thus </w:t>
      </w:r>
      <w:r w:rsidR="00F725A3" w:rsidRPr="00536BB2">
        <w:t xml:space="preserve">be </w:t>
      </w:r>
      <w:r>
        <w:t xml:space="preserve">better suited </w:t>
      </w:r>
      <w:r w:rsidR="00F725A3" w:rsidRPr="00536BB2">
        <w:t xml:space="preserve">for IAB </w:t>
      </w:r>
      <w:r>
        <w:t>monitoring</w:t>
      </w:r>
      <w:r w:rsidR="00F725A3" w:rsidRPr="00536BB2">
        <w:t xml:space="preserve">. </w:t>
      </w:r>
      <w:r w:rsidR="00992B98">
        <w:t>Relying on SSBs</w:t>
      </w:r>
      <w:r w:rsidR="002D6DF5">
        <w:t xml:space="preserve"> could be problematic as that would couple UE and IAB measurements. </w:t>
      </w:r>
    </w:p>
    <w:p w14:paraId="3D890739" w14:textId="107B25AF" w:rsidR="00852B1B" w:rsidRPr="00A9725E" w:rsidRDefault="00852B1B" w:rsidP="00596BAC">
      <w:pPr>
        <w:rPr>
          <w:b/>
        </w:rPr>
      </w:pPr>
      <w:r w:rsidRPr="00A9725E">
        <w:rPr>
          <w:b/>
        </w:rPr>
        <w:t>Observation</w:t>
      </w:r>
      <w:r w:rsidR="003226A3">
        <w:rPr>
          <w:b/>
        </w:rPr>
        <w:t xml:space="preserve"> 5:</w:t>
      </w:r>
      <w:r w:rsidRPr="00A9725E">
        <w:rPr>
          <w:b/>
        </w:rPr>
        <w:t xml:space="preserve"> IAB </w:t>
      </w:r>
      <w:r w:rsidR="00413833" w:rsidRPr="00A9725E">
        <w:rPr>
          <w:b/>
        </w:rPr>
        <w:t xml:space="preserve">monitoring </w:t>
      </w:r>
      <w:r w:rsidRPr="00A9725E">
        <w:rPr>
          <w:b/>
        </w:rPr>
        <w:t xml:space="preserve">based on CSI-RS </w:t>
      </w:r>
      <w:r w:rsidR="00413833" w:rsidRPr="00A9725E">
        <w:rPr>
          <w:b/>
        </w:rPr>
        <w:t>measurements seem</w:t>
      </w:r>
      <w:r w:rsidR="003226A3">
        <w:rPr>
          <w:b/>
        </w:rPr>
        <w:t>s</w:t>
      </w:r>
      <w:r w:rsidR="00413833" w:rsidRPr="00A9725E">
        <w:rPr>
          <w:b/>
        </w:rPr>
        <w:t xml:space="preserve"> to </w:t>
      </w:r>
      <w:r w:rsidR="003226A3">
        <w:rPr>
          <w:b/>
        </w:rPr>
        <w:t>provide</w:t>
      </w:r>
      <w:r w:rsidR="00413833" w:rsidRPr="00A9725E">
        <w:rPr>
          <w:b/>
        </w:rPr>
        <w:t xml:space="preserve"> sufficient flexibility and </w:t>
      </w:r>
      <w:r w:rsidR="003226A3">
        <w:rPr>
          <w:b/>
        </w:rPr>
        <w:t xml:space="preserve">would </w:t>
      </w:r>
      <w:r w:rsidR="00413833" w:rsidRPr="00A9725E">
        <w:rPr>
          <w:b/>
        </w:rPr>
        <w:t>no</w:t>
      </w:r>
      <w:r w:rsidR="006812C0">
        <w:rPr>
          <w:b/>
        </w:rPr>
        <w:t>t</w:t>
      </w:r>
      <w:r w:rsidR="00413833" w:rsidRPr="00A9725E">
        <w:rPr>
          <w:b/>
        </w:rPr>
        <w:t xml:space="preserve"> direct</w:t>
      </w:r>
      <w:r w:rsidR="003226A3">
        <w:rPr>
          <w:b/>
        </w:rPr>
        <w:t>ly</w:t>
      </w:r>
      <w:r w:rsidR="00413833" w:rsidRPr="00A9725E">
        <w:rPr>
          <w:b/>
        </w:rPr>
        <w:t xml:space="preserve"> impact on the operation of access UEs. </w:t>
      </w:r>
    </w:p>
    <w:p w14:paraId="54B992F1" w14:textId="22DE2724" w:rsidR="00413833" w:rsidRDefault="00413833" w:rsidP="00596BAC">
      <w:r>
        <w:t>Considering the analysis above, both SSB and CSI-RS measurements could be options for IAB monitoring. However, CSI-RS measurements seem to provide better flexibility and therefore would be better suited for IAB monitoring.</w:t>
      </w:r>
    </w:p>
    <w:p w14:paraId="634DE28D" w14:textId="646C076C" w:rsidR="00CC1983" w:rsidRPr="00721E0F" w:rsidRDefault="00721E0F" w:rsidP="00E63E32">
      <w:pPr>
        <w:rPr>
          <w:b/>
        </w:rPr>
      </w:pPr>
      <w:r w:rsidRPr="00721E0F">
        <w:rPr>
          <w:b/>
        </w:rPr>
        <w:t>Proposal</w:t>
      </w:r>
      <w:r w:rsidR="003226A3">
        <w:rPr>
          <w:b/>
        </w:rPr>
        <w:t xml:space="preserve"> 2</w:t>
      </w:r>
      <w:r w:rsidRPr="00721E0F">
        <w:rPr>
          <w:b/>
        </w:rPr>
        <w:t>:</w:t>
      </w:r>
      <w:r>
        <w:rPr>
          <w:b/>
        </w:rPr>
        <w:t xml:space="preserve"> </w:t>
      </w:r>
      <w:r w:rsidR="00413833">
        <w:rPr>
          <w:b/>
        </w:rPr>
        <w:t xml:space="preserve">RAN1 is asked to consider </w:t>
      </w:r>
      <w:r>
        <w:rPr>
          <w:b/>
        </w:rPr>
        <w:t>CSI-RS</w:t>
      </w:r>
      <w:r w:rsidR="00413833">
        <w:rPr>
          <w:b/>
        </w:rPr>
        <w:t xml:space="preserve"> measurements as </w:t>
      </w:r>
      <w:r w:rsidR="003226A3">
        <w:rPr>
          <w:b/>
        </w:rPr>
        <w:t xml:space="preserve">a </w:t>
      </w:r>
      <w:r w:rsidR="00413833">
        <w:rPr>
          <w:b/>
        </w:rPr>
        <w:t>suitable option for IAB monitoring</w:t>
      </w:r>
      <w:r>
        <w:rPr>
          <w:b/>
        </w:rPr>
        <w:t>.</w:t>
      </w:r>
    </w:p>
    <w:p w14:paraId="3DF921E0" w14:textId="77777777" w:rsidR="000C3831" w:rsidRDefault="000F77CF" w:rsidP="005C2312">
      <w:pPr>
        <w:pStyle w:val="Heading1"/>
      </w:pPr>
      <w:bookmarkStart w:id="1" w:name="_Toc415085486"/>
      <w:bookmarkStart w:id="2" w:name="_Toc503902229"/>
      <w:r w:rsidRPr="00430E20">
        <w:rPr>
          <w:lang w:val="en-US"/>
        </w:rPr>
        <w:t>3</w:t>
      </w:r>
      <w:r w:rsidR="0067353C" w:rsidRPr="00430E20">
        <w:rPr>
          <w:lang w:val="en-US"/>
        </w:rPr>
        <w:t xml:space="preserve"> </w:t>
      </w:r>
      <w:r w:rsidR="00373629" w:rsidRPr="00430E20">
        <w:rPr>
          <w:lang w:val="en-US"/>
        </w:rPr>
        <w:t>Conclusion</w:t>
      </w:r>
      <w:bookmarkEnd w:id="1"/>
      <w:bookmarkEnd w:id="2"/>
    </w:p>
    <w:p w14:paraId="1995625F" w14:textId="00AF9ACF" w:rsidR="0067353C" w:rsidRDefault="003226A3" w:rsidP="005437A0">
      <w:pPr>
        <w:rPr>
          <w:lang w:val="en-US"/>
        </w:rPr>
      </w:pPr>
      <w:r>
        <w:rPr>
          <w:lang w:val="en-US"/>
        </w:rPr>
        <w:t>Our observations and proposals on IAB measurements are:</w:t>
      </w:r>
    </w:p>
    <w:p w14:paraId="6BD2A56D" w14:textId="3DAE7B39" w:rsidR="003226A3" w:rsidRDefault="007A6D8B" w:rsidP="005437A0">
      <w:pPr>
        <w:rPr>
          <w:b/>
          <w:lang w:val="en-US"/>
        </w:rPr>
      </w:pPr>
      <w:r w:rsidRPr="00A9725E">
        <w:rPr>
          <w:b/>
          <w:lang w:val="en-US"/>
        </w:rPr>
        <w:t>Observation</w:t>
      </w:r>
      <w:r>
        <w:rPr>
          <w:b/>
          <w:lang w:val="en-US"/>
        </w:rPr>
        <w:t xml:space="preserve"> 1</w:t>
      </w:r>
      <w:r w:rsidRPr="00A9725E">
        <w:rPr>
          <w:b/>
          <w:lang w:val="en-US"/>
        </w:rPr>
        <w:t>:</w:t>
      </w:r>
      <w:r>
        <w:rPr>
          <w:b/>
          <w:lang w:val="en-US"/>
        </w:rPr>
        <w:t xml:space="preserve"> </w:t>
      </w:r>
      <w:r w:rsidRPr="00A9725E">
        <w:rPr>
          <w:b/>
          <w:lang w:val="en-US"/>
        </w:rPr>
        <w:t xml:space="preserve"> </w:t>
      </w:r>
      <w:r>
        <w:rPr>
          <w:b/>
          <w:lang w:val="en-US"/>
        </w:rPr>
        <w:t xml:space="preserve">Without broadcasted indication of IAB support, the measurements for IAB access would be like UE measurements, and a higher layer procedure for moving the connection to a node supporting IAB could follow the first access.   </w:t>
      </w:r>
    </w:p>
    <w:p w14:paraId="6A1576DE" w14:textId="6B480994" w:rsidR="003226A3" w:rsidRDefault="003226A3" w:rsidP="005437A0">
      <w:pPr>
        <w:rPr>
          <w:lang w:val="en-US"/>
        </w:rPr>
      </w:pPr>
      <w:r>
        <w:rPr>
          <w:b/>
          <w:lang w:val="en-US"/>
        </w:rPr>
        <w:t xml:space="preserve">Observation 2: It is beneficial if extensive measurements are done before activation of </w:t>
      </w:r>
      <w:r w:rsidR="00E77CEF">
        <w:rPr>
          <w:b/>
          <w:lang w:val="en-US"/>
        </w:rPr>
        <w:t xml:space="preserve">a node for </w:t>
      </w:r>
      <w:r>
        <w:rPr>
          <w:b/>
          <w:lang w:val="en-US"/>
        </w:rPr>
        <w:t>the IAB operation as this allows limiting the measurements to a small set of candidate cells after the activation.</w:t>
      </w:r>
    </w:p>
    <w:p w14:paraId="616B4648" w14:textId="1B9C45F3" w:rsidR="003226A3" w:rsidRDefault="003226A3" w:rsidP="005437A0">
      <w:pPr>
        <w:rPr>
          <w:b/>
        </w:rPr>
      </w:pPr>
      <w:r w:rsidRPr="00A7336D">
        <w:rPr>
          <w:b/>
        </w:rPr>
        <w:lastRenderedPageBreak/>
        <w:t>Observation</w:t>
      </w:r>
      <w:r>
        <w:rPr>
          <w:b/>
        </w:rPr>
        <w:t xml:space="preserve"> 3</w:t>
      </w:r>
      <w:r w:rsidRPr="00A7336D">
        <w:rPr>
          <w:b/>
        </w:rPr>
        <w:t xml:space="preserve">: </w:t>
      </w:r>
      <w:r>
        <w:rPr>
          <w:b/>
        </w:rPr>
        <w:t>Reference signal TX and RX configurations for inter-node measurements may conflict with the TX/RX pattern</w:t>
      </w:r>
      <w:r w:rsidR="00A4746B">
        <w:rPr>
          <w:b/>
        </w:rPr>
        <w:t xml:space="preserve"> that</w:t>
      </w:r>
      <w:r>
        <w:rPr>
          <w:b/>
        </w:rPr>
        <w:t xml:space="preserve"> </w:t>
      </w:r>
      <w:r w:rsidR="00A4746B">
        <w:rPr>
          <w:b/>
        </w:rPr>
        <w:t>the</w:t>
      </w:r>
      <w:r>
        <w:rPr>
          <w:b/>
        </w:rPr>
        <w:t xml:space="preserve"> IAB Node uses for access and BH traffic.</w:t>
      </w:r>
    </w:p>
    <w:p w14:paraId="0D4CCD0B" w14:textId="23244C36" w:rsidR="001B6FB4" w:rsidRDefault="001B6FB4" w:rsidP="001B6FB4">
      <w:pPr>
        <w:rPr>
          <w:b/>
        </w:rPr>
      </w:pPr>
      <w:r w:rsidRPr="006C6E86">
        <w:rPr>
          <w:b/>
        </w:rPr>
        <w:t>Proposal</w:t>
      </w:r>
      <w:r>
        <w:rPr>
          <w:b/>
        </w:rPr>
        <w:t xml:space="preserve"> 1</w:t>
      </w:r>
      <w:r w:rsidRPr="006C6E86">
        <w:rPr>
          <w:b/>
        </w:rPr>
        <w:t xml:space="preserve">: </w:t>
      </w:r>
      <w:r>
        <w:rPr>
          <w:b/>
        </w:rPr>
        <w:t xml:space="preserve">Reference signal transmissions </w:t>
      </w:r>
      <w:r w:rsidR="00E77CEF">
        <w:rPr>
          <w:b/>
        </w:rPr>
        <w:t xml:space="preserve">for IAB measurements </w:t>
      </w:r>
      <w:r>
        <w:rPr>
          <w:b/>
        </w:rPr>
        <w:t xml:space="preserve">are prioritized over other transmissions and receptions and coordinated even over nearby IAB Nodes under different Donors. </w:t>
      </w:r>
    </w:p>
    <w:p w14:paraId="24104AB5" w14:textId="126C2483" w:rsidR="00E77CEF" w:rsidRDefault="00E77CEF" w:rsidP="00E77CEF">
      <w:pPr>
        <w:rPr>
          <w:b/>
          <w:lang w:val="en-US"/>
        </w:rPr>
      </w:pPr>
      <w:r w:rsidRPr="00A9725E">
        <w:rPr>
          <w:b/>
          <w:lang w:val="en-US"/>
        </w:rPr>
        <w:t>Observation</w:t>
      </w:r>
      <w:r>
        <w:rPr>
          <w:b/>
          <w:lang w:val="en-US"/>
        </w:rPr>
        <w:t xml:space="preserve"> 4</w:t>
      </w:r>
      <w:r w:rsidRPr="00A9725E">
        <w:rPr>
          <w:b/>
          <w:lang w:val="en-US"/>
        </w:rPr>
        <w:t xml:space="preserve">: The usage of SSBs for IAB monitoring is restricted by the </w:t>
      </w:r>
      <w:r w:rsidR="00125CEF">
        <w:rPr>
          <w:b/>
          <w:lang w:val="en-US"/>
        </w:rPr>
        <w:t xml:space="preserve">SSB </w:t>
      </w:r>
      <w:r w:rsidRPr="00A9725E">
        <w:rPr>
          <w:b/>
          <w:lang w:val="en-US"/>
        </w:rPr>
        <w:t>measurement timing configuration, SSB transmission by the (monitoring) IAB node in the cell served by it and the half-duplex constraint.</w:t>
      </w:r>
    </w:p>
    <w:p w14:paraId="530A71BF" w14:textId="5C934483" w:rsidR="00E77CEF" w:rsidRDefault="00E77CEF" w:rsidP="00E77CEF">
      <w:pPr>
        <w:rPr>
          <w:b/>
        </w:rPr>
      </w:pPr>
      <w:r w:rsidRPr="00A9725E">
        <w:rPr>
          <w:b/>
        </w:rPr>
        <w:t>Observation</w:t>
      </w:r>
      <w:r>
        <w:rPr>
          <w:b/>
        </w:rPr>
        <w:t xml:space="preserve"> 5:</w:t>
      </w:r>
      <w:r w:rsidRPr="00A9725E">
        <w:rPr>
          <w:b/>
        </w:rPr>
        <w:t xml:space="preserve"> IAB monitoring based on CSI-RS measurements seem</w:t>
      </w:r>
      <w:r>
        <w:rPr>
          <w:b/>
        </w:rPr>
        <w:t>s</w:t>
      </w:r>
      <w:r w:rsidRPr="00A9725E">
        <w:rPr>
          <w:b/>
        </w:rPr>
        <w:t xml:space="preserve"> to </w:t>
      </w:r>
      <w:r>
        <w:rPr>
          <w:b/>
        </w:rPr>
        <w:t>provide</w:t>
      </w:r>
      <w:r w:rsidRPr="00A9725E">
        <w:rPr>
          <w:b/>
        </w:rPr>
        <w:t xml:space="preserve"> sufficient flexibility and </w:t>
      </w:r>
      <w:r>
        <w:rPr>
          <w:b/>
        </w:rPr>
        <w:t xml:space="preserve">would </w:t>
      </w:r>
      <w:r w:rsidRPr="00A9725E">
        <w:rPr>
          <w:b/>
        </w:rPr>
        <w:t>no</w:t>
      </w:r>
      <w:r>
        <w:rPr>
          <w:b/>
        </w:rPr>
        <w:t>t</w:t>
      </w:r>
      <w:r w:rsidRPr="00A9725E">
        <w:rPr>
          <w:b/>
        </w:rPr>
        <w:t xml:space="preserve"> direct</w:t>
      </w:r>
      <w:r>
        <w:rPr>
          <w:b/>
        </w:rPr>
        <w:t>ly</w:t>
      </w:r>
      <w:r w:rsidRPr="00A9725E">
        <w:rPr>
          <w:b/>
        </w:rPr>
        <w:t xml:space="preserve"> impact on the operation of access UEs. </w:t>
      </w:r>
    </w:p>
    <w:p w14:paraId="20FFB844" w14:textId="162B6DF7" w:rsidR="001B6FB4" w:rsidRPr="000635E2" w:rsidRDefault="00E77CEF" w:rsidP="005437A0">
      <w:pPr>
        <w:rPr>
          <w:b/>
        </w:rPr>
      </w:pPr>
      <w:r w:rsidRPr="00721E0F">
        <w:rPr>
          <w:b/>
        </w:rPr>
        <w:t>Proposal</w:t>
      </w:r>
      <w:r>
        <w:rPr>
          <w:b/>
        </w:rPr>
        <w:t xml:space="preserve"> 2</w:t>
      </w:r>
      <w:r w:rsidRPr="00721E0F">
        <w:rPr>
          <w:b/>
        </w:rPr>
        <w:t>:</w:t>
      </w:r>
      <w:r>
        <w:rPr>
          <w:b/>
        </w:rPr>
        <w:t xml:space="preserve"> RAN1 is asked to consider CSI-RS measurements as a suitable option for IAB monitoring.</w:t>
      </w:r>
    </w:p>
    <w:p w14:paraId="12EBA1BE" w14:textId="77777777" w:rsidR="000C3831" w:rsidRPr="00A51522" w:rsidRDefault="000C3831" w:rsidP="000C3831">
      <w:pPr>
        <w:pStyle w:val="Heading1"/>
      </w:pPr>
      <w:r w:rsidRPr="00A51522">
        <w:t xml:space="preserve">References </w:t>
      </w:r>
    </w:p>
    <w:p w14:paraId="0797CCDD" w14:textId="264EE897" w:rsidR="005C2312" w:rsidRDefault="005C2312" w:rsidP="000C3831">
      <w:pPr>
        <w:numPr>
          <w:ilvl w:val="0"/>
          <w:numId w:val="22"/>
        </w:numPr>
        <w:overflowPunct w:val="0"/>
        <w:autoSpaceDE w:val="0"/>
        <w:autoSpaceDN w:val="0"/>
        <w:adjustRightInd w:val="0"/>
        <w:textAlignment w:val="baseline"/>
      </w:pPr>
      <w:bookmarkStart w:id="3" w:name="_Ref510701355"/>
      <w:r w:rsidRPr="00F84A5C">
        <w:rPr>
          <w:lang w:eastAsia="zh-CN"/>
        </w:rPr>
        <w:t>R</w:t>
      </w:r>
      <w:r w:rsidR="00027662">
        <w:rPr>
          <w:lang w:eastAsia="zh-CN"/>
        </w:rPr>
        <w:t>2</w:t>
      </w:r>
      <w:r w:rsidRPr="00F84A5C">
        <w:rPr>
          <w:lang w:eastAsia="zh-CN"/>
        </w:rPr>
        <w:t>-</w:t>
      </w:r>
      <w:r w:rsidR="005437A0" w:rsidRPr="00F84A5C">
        <w:rPr>
          <w:lang w:eastAsia="zh-CN"/>
        </w:rPr>
        <w:t>18</w:t>
      </w:r>
      <w:bookmarkEnd w:id="3"/>
      <w:r w:rsidR="00027662">
        <w:rPr>
          <w:lang w:eastAsia="zh-CN"/>
        </w:rPr>
        <w:t>0</w:t>
      </w:r>
      <w:r w:rsidR="00CD12ED">
        <w:rPr>
          <w:lang w:eastAsia="zh-CN"/>
        </w:rPr>
        <w:t>7720</w:t>
      </w:r>
      <w:r w:rsidR="00845376" w:rsidRPr="00F84A5C">
        <w:rPr>
          <w:lang w:eastAsia="zh-CN"/>
        </w:rPr>
        <w:t>,</w:t>
      </w:r>
      <w:r w:rsidR="00845376">
        <w:rPr>
          <w:lang w:eastAsia="zh-CN"/>
        </w:rPr>
        <w:t xml:space="preserve"> </w:t>
      </w:r>
      <w:r w:rsidR="00FB1BB2" w:rsidRPr="00FB1BB2">
        <w:rPr>
          <w:lang w:eastAsia="zh-CN"/>
        </w:rPr>
        <w:t>“</w:t>
      </w:r>
      <w:r w:rsidR="00F84A5C">
        <w:rPr>
          <w:i/>
          <w:lang w:eastAsia="zh-CN"/>
        </w:rPr>
        <w:t>IAB T</w:t>
      </w:r>
      <w:r w:rsidR="00FB1BB2" w:rsidRPr="00FB1BB2">
        <w:rPr>
          <w:i/>
          <w:lang w:eastAsia="zh-CN"/>
        </w:rPr>
        <w:t xml:space="preserve">opology </w:t>
      </w:r>
      <w:r w:rsidR="00F84A5C">
        <w:rPr>
          <w:i/>
          <w:lang w:eastAsia="zh-CN"/>
        </w:rPr>
        <w:t>M</w:t>
      </w:r>
      <w:r w:rsidR="00FB1BB2" w:rsidRPr="00FB1BB2">
        <w:rPr>
          <w:i/>
          <w:lang w:eastAsia="zh-CN"/>
        </w:rPr>
        <w:t>anagement</w:t>
      </w:r>
      <w:r w:rsidR="00FB1BB2" w:rsidRPr="00FB1BB2">
        <w:rPr>
          <w:lang w:eastAsia="zh-CN"/>
        </w:rPr>
        <w:t>”, Nokia, Nokia Shanghai Bell, May 2018.</w:t>
      </w:r>
    </w:p>
    <w:p w14:paraId="7C1A0E1C" w14:textId="366933D3" w:rsidR="00845376" w:rsidRPr="00845376" w:rsidRDefault="00845376" w:rsidP="000C3831">
      <w:pPr>
        <w:numPr>
          <w:ilvl w:val="0"/>
          <w:numId w:val="22"/>
        </w:numPr>
        <w:overflowPunct w:val="0"/>
        <w:autoSpaceDE w:val="0"/>
        <w:autoSpaceDN w:val="0"/>
        <w:adjustRightInd w:val="0"/>
        <w:textAlignment w:val="baseline"/>
      </w:pPr>
      <w:r>
        <w:rPr>
          <w:lang w:eastAsia="zh-CN"/>
        </w:rPr>
        <w:t xml:space="preserve">R1-1806662, </w:t>
      </w:r>
      <w:r w:rsidRPr="00845376">
        <w:rPr>
          <w:lang w:eastAsia="zh-CN"/>
        </w:rPr>
        <w:t>“</w:t>
      </w:r>
      <w:r w:rsidRPr="00845376">
        <w:rPr>
          <w:i/>
          <w:lang w:eastAsia="zh-CN"/>
        </w:rPr>
        <w:t>Dynamic resource allocation between backhaul and access link</w:t>
      </w:r>
      <w:r>
        <w:rPr>
          <w:lang w:eastAsia="zh-CN"/>
        </w:rPr>
        <w:t xml:space="preserve">”, </w:t>
      </w:r>
      <w:r w:rsidRPr="00FB1BB2">
        <w:rPr>
          <w:lang w:eastAsia="zh-CN"/>
        </w:rPr>
        <w:t>Nokia, Nokia Shanghai Bell, May 2018.</w:t>
      </w:r>
    </w:p>
    <w:p w14:paraId="659AE5F7" w14:textId="77777777" w:rsidR="001F4E52" w:rsidRPr="00987B72" w:rsidRDefault="001F4E52" w:rsidP="009D6FAA"/>
    <w:sectPr w:rsidR="001F4E52" w:rsidRPr="00987B72" w:rsidSect="000B7FED">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4BD743" w14:textId="77777777" w:rsidR="00BE5294" w:rsidRDefault="00BE5294">
      <w:r>
        <w:separator/>
      </w:r>
    </w:p>
  </w:endnote>
  <w:endnote w:type="continuationSeparator" w:id="0">
    <w:p w14:paraId="16C90452" w14:textId="77777777" w:rsidR="00BE5294" w:rsidRDefault="00BE5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9DB09" w14:textId="77777777" w:rsidR="00A5547C" w:rsidRDefault="00A5547C">
    <w:pPr>
      <w:pStyle w:val="Footer"/>
    </w:pPr>
    <w:r>
      <mc:AlternateContent>
        <mc:Choice Requires="wps">
          <w:drawing>
            <wp:anchor distT="0" distB="0" distL="114300" distR="114300" simplePos="0" relativeHeight="251659264" behindDoc="0" locked="0" layoutInCell="0" allowOverlap="1" wp14:anchorId="5D3BB846" wp14:editId="5719308B">
              <wp:simplePos x="0" y="0"/>
              <wp:positionH relativeFrom="page">
                <wp:posOffset>0</wp:posOffset>
              </wp:positionH>
              <wp:positionV relativeFrom="page">
                <wp:posOffset>10250170</wp:posOffset>
              </wp:positionV>
              <wp:extent cx="7560945" cy="252095"/>
              <wp:effectExtent l="0" t="0" r="0" b="14605"/>
              <wp:wrapNone/>
              <wp:docPr id="1" name="MSIPCM7eca489ca1f2bb9373cd5448" descr="{&quot;HashCode&quot;:2662602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681989" w14:textId="77777777" w:rsidR="00A5547C" w:rsidRPr="00153795" w:rsidRDefault="00A5547C" w:rsidP="00153795">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cid="http://schemas.microsoft.com/office/word/2016/wordml/cid">
          <w:pict>
            <v:shapetype w14:anchorId="5D3BB846" id="_x0000_t202" coordsize="21600,21600" o:spt="202" path="m,l,21600r21600,l21600,xe">
              <v:stroke joinstyle="miter"/>
              <v:path gradientshapeok="t" o:connecttype="rect"/>
            </v:shapetype>
            <v:shape id="MSIPCM7eca489ca1f2bb9373cd5448" o:spid="_x0000_s1026" type="#_x0000_t202" alt="{&quot;HashCode&quot;:26626021,&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" o:allowincell="f" filled="f" stroked="f" strokeweight=".5pt">
              <v:textbox inset=",0,,0">
                <w:txbxContent>
                  <w:p w14:paraId="7C681989" w14:textId="77777777" w:rsidR="00A5547C" w:rsidRPr="00153795" w:rsidRDefault="00A5547C" w:rsidP="00153795">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C3FC1" w14:textId="77777777" w:rsidR="00BE5294" w:rsidRDefault="00BE5294">
      <w:r>
        <w:separator/>
      </w:r>
    </w:p>
  </w:footnote>
  <w:footnote w:type="continuationSeparator" w:id="0">
    <w:p w14:paraId="512E9E0B" w14:textId="77777777" w:rsidR="00BE5294" w:rsidRDefault="00BE5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83E417" w14:textId="77777777" w:rsidR="00A5547C" w:rsidRDefault="00A5547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817FE"/>
    <w:multiLevelType w:val="hybridMultilevel"/>
    <w:tmpl w:val="BA3C1CD0"/>
    <w:lvl w:ilvl="0" w:tplc="7C568D7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FFA26B1"/>
    <w:multiLevelType w:val="hybridMultilevel"/>
    <w:tmpl w:val="C09E2016"/>
    <w:lvl w:ilvl="0" w:tplc="04A0D3A4">
      <w:numFmt w:val="bullet"/>
      <w:lvlText w:val="-"/>
      <w:lvlJc w:val="left"/>
      <w:pPr>
        <w:ind w:left="1004" w:hanging="360"/>
      </w:pPr>
      <w:rPr>
        <w:rFonts w:ascii="Times New Roman" w:eastAsia="Calibri"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962E4"/>
    <w:multiLevelType w:val="hybridMultilevel"/>
    <w:tmpl w:val="78BC4F88"/>
    <w:lvl w:ilvl="0" w:tplc="16B0A3F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67B8D"/>
    <w:multiLevelType w:val="hybridMultilevel"/>
    <w:tmpl w:val="686A3E84"/>
    <w:lvl w:ilvl="0" w:tplc="865611F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D575B7"/>
    <w:multiLevelType w:val="hybridMultilevel"/>
    <w:tmpl w:val="A31CFD72"/>
    <w:lvl w:ilvl="0" w:tplc="4152395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2977CEB"/>
    <w:multiLevelType w:val="hybridMultilevel"/>
    <w:tmpl w:val="C9962FDE"/>
    <w:lvl w:ilvl="0" w:tplc="A9AA9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3F146F2"/>
    <w:multiLevelType w:val="hybridMultilevel"/>
    <w:tmpl w:val="BF107032"/>
    <w:lvl w:ilvl="0" w:tplc="AE8487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6CE0CBE"/>
    <w:multiLevelType w:val="hybridMultilevel"/>
    <w:tmpl w:val="EE946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C4A0AB4"/>
    <w:multiLevelType w:val="hybridMultilevel"/>
    <w:tmpl w:val="AC8E4C92"/>
    <w:lvl w:ilvl="0" w:tplc="A2A8B3EA">
      <w:numFmt w:val="bullet"/>
      <w:lvlText w:val="-"/>
      <w:lvlJc w:val="left"/>
      <w:pPr>
        <w:ind w:left="720" w:hanging="360"/>
      </w:pPr>
      <w:rPr>
        <w:rFonts w:ascii="Times New Roman" w:eastAsia="Times New Roman"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D84D4F"/>
    <w:multiLevelType w:val="hybridMultilevel"/>
    <w:tmpl w:val="DAAEDE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DF42707"/>
    <w:multiLevelType w:val="multilevel"/>
    <w:tmpl w:val="F620C88C"/>
    <w:lvl w:ilvl="0">
      <w:start w:val="2"/>
      <w:numFmt w:val="decimal"/>
      <w:lvlText w:val="%1"/>
      <w:lvlJc w:val="left"/>
      <w:pPr>
        <w:ind w:left="456" w:hanging="456"/>
      </w:pPr>
      <w:rPr>
        <w:rFonts w:hint="default"/>
      </w:rPr>
    </w:lvl>
    <w:lvl w:ilvl="1">
      <w:start w:val="2"/>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1D62A51"/>
    <w:multiLevelType w:val="hybridMultilevel"/>
    <w:tmpl w:val="E0CEB950"/>
    <w:lvl w:ilvl="0" w:tplc="E75C584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3018BD"/>
    <w:multiLevelType w:val="hybridMultilevel"/>
    <w:tmpl w:val="988A7EDE"/>
    <w:lvl w:ilvl="0" w:tplc="A006A9E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A462BD9"/>
    <w:multiLevelType w:val="hybridMultilevel"/>
    <w:tmpl w:val="D41E04EC"/>
    <w:lvl w:ilvl="0" w:tplc="64A6A7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6"/>
  </w:num>
  <w:num w:numId="3">
    <w:abstractNumId w:val="13"/>
  </w:num>
  <w:num w:numId="4">
    <w:abstractNumId w:val="25"/>
  </w:num>
  <w:num w:numId="5">
    <w:abstractNumId w:val="14"/>
  </w:num>
  <w:num w:numId="6">
    <w:abstractNumId w:val="11"/>
  </w:num>
  <w:num w:numId="7">
    <w:abstractNumId w:val="1"/>
  </w:num>
  <w:num w:numId="8">
    <w:abstractNumId w:val="23"/>
  </w:num>
  <w:num w:numId="9">
    <w:abstractNumId w:val="9"/>
  </w:num>
  <w:num w:numId="10">
    <w:abstractNumId w:val="3"/>
  </w:num>
  <w:num w:numId="11">
    <w:abstractNumId w:val="18"/>
  </w:num>
  <w:num w:numId="12">
    <w:abstractNumId w:val="10"/>
  </w:num>
  <w:num w:numId="13">
    <w:abstractNumId w:val="0"/>
  </w:num>
  <w:num w:numId="14">
    <w:abstractNumId w:val="19"/>
  </w:num>
  <w:num w:numId="15">
    <w:abstractNumId w:val="2"/>
  </w:num>
  <w:num w:numId="16">
    <w:abstractNumId w:val="22"/>
  </w:num>
  <w:num w:numId="17">
    <w:abstractNumId w:val="24"/>
  </w:num>
  <w:num w:numId="18">
    <w:abstractNumId w:val="6"/>
  </w:num>
  <w:num w:numId="19">
    <w:abstractNumId w:val="5"/>
  </w:num>
  <w:num w:numId="20">
    <w:abstractNumId w:val="4"/>
  </w:num>
  <w:num w:numId="21">
    <w:abstractNumId w:val="17"/>
  </w:num>
  <w:num w:numId="22">
    <w:abstractNumId w:val="8"/>
  </w:num>
  <w:num w:numId="23">
    <w:abstractNumId w:val="21"/>
  </w:num>
  <w:num w:numId="24">
    <w:abstractNumId w:val="20"/>
  </w:num>
  <w:num w:numId="25">
    <w:abstractNumId w:val="12"/>
  </w:num>
  <w:num w:numId="2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34"/>
    <w:rsid w:val="00006E3A"/>
    <w:rsid w:val="00011D53"/>
    <w:rsid w:val="00022E4A"/>
    <w:rsid w:val="000231E2"/>
    <w:rsid w:val="00027662"/>
    <w:rsid w:val="000365A8"/>
    <w:rsid w:val="00040959"/>
    <w:rsid w:val="00040D4F"/>
    <w:rsid w:val="000413DC"/>
    <w:rsid w:val="00043A85"/>
    <w:rsid w:val="000474DD"/>
    <w:rsid w:val="00050741"/>
    <w:rsid w:val="00052675"/>
    <w:rsid w:val="000571B5"/>
    <w:rsid w:val="00061A26"/>
    <w:rsid w:val="0006342A"/>
    <w:rsid w:val="000635E2"/>
    <w:rsid w:val="00070EB1"/>
    <w:rsid w:val="00076B4E"/>
    <w:rsid w:val="000825EE"/>
    <w:rsid w:val="00083C37"/>
    <w:rsid w:val="00085544"/>
    <w:rsid w:val="000871A0"/>
    <w:rsid w:val="00090EB7"/>
    <w:rsid w:val="0009351C"/>
    <w:rsid w:val="00095FCB"/>
    <w:rsid w:val="00096B2A"/>
    <w:rsid w:val="00096D36"/>
    <w:rsid w:val="000A1204"/>
    <w:rsid w:val="000A1747"/>
    <w:rsid w:val="000A2D15"/>
    <w:rsid w:val="000A5A58"/>
    <w:rsid w:val="000A6394"/>
    <w:rsid w:val="000B023C"/>
    <w:rsid w:val="000B0638"/>
    <w:rsid w:val="000B7FED"/>
    <w:rsid w:val="000C038A"/>
    <w:rsid w:val="000C3831"/>
    <w:rsid w:val="000C6598"/>
    <w:rsid w:val="000D0676"/>
    <w:rsid w:val="000D4974"/>
    <w:rsid w:val="000D52DA"/>
    <w:rsid w:val="000D5570"/>
    <w:rsid w:val="000D5ECC"/>
    <w:rsid w:val="000D61CA"/>
    <w:rsid w:val="000F77CF"/>
    <w:rsid w:val="00100942"/>
    <w:rsid w:val="00101968"/>
    <w:rsid w:val="0010609C"/>
    <w:rsid w:val="00107B83"/>
    <w:rsid w:val="0011226F"/>
    <w:rsid w:val="0011292D"/>
    <w:rsid w:val="00112D64"/>
    <w:rsid w:val="00113881"/>
    <w:rsid w:val="00114495"/>
    <w:rsid w:val="0011468B"/>
    <w:rsid w:val="00115568"/>
    <w:rsid w:val="00124C57"/>
    <w:rsid w:val="00125CEF"/>
    <w:rsid w:val="00145D43"/>
    <w:rsid w:val="00145F7E"/>
    <w:rsid w:val="00147A6B"/>
    <w:rsid w:val="00147DD3"/>
    <w:rsid w:val="00150558"/>
    <w:rsid w:val="00153795"/>
    <w:rsid w:val="00154C33"/>
    <w:rsid w:val="00155F82"/>
    <w:rsid w:val="00156210"/>
    <w:rsid w:val="00165C5D"/>
    <w:rsid w:val="00171583"/>
    <w:rsid w:val="00173F96"/>
    <w:rsid w:val="00175919"/>
    <w:rsid w:val="00181B48"/>
    <w:rsid w:val="00184977"/>
    <w:rsid w:val="00185338"/>
    <w:rsid w:val="00187F7B"/>
    <w:rsid w:val="001905E3"/>
    <w:rsid w:val="00191481"/>
    <w:rsid w:val="00192C46"/>
    <w:rsid w:val="00192CD3"/>
    <w:rsid w:val="001955B0"/>
    <w:rsid w:val="00195697"/>
    <w:rsid w:val="00195A0D"/>
    <w:rsid w:val="00196A47"/>
    <w:rsid w:val="001A08B3"/>
    <w:rsid w:val="001A29C5"/>
    <w:rsid w:val="001A4A72"/>
    <w:rsid w:val="001A6A7F"/>
    <w:rsid w:val="001A7B60"/>
    <w:rsid w:val="001B07B3"/>
    <w:rsid w:val="001B15AD"/>
    <w:rsid w:val="001B27F8"/>
    <w:rsid w:val="001B52F0"/>
    <w:rsid w:val="001B6FB4"/>
    <w:rsid w:val="001B7A65"/>
    <w:rsid w:val="001C07AC"/>
    <w:rsid w:val="001C7166"/>
    <w:rsid w:val="001D0245"/>
    <w:rsid w:val="001D7ED2"/>
    <w:rsid w:val="001E21F9"/>
    <w:rsid w:val="001E41F3"/>
    <w:rsid w:val="001E6C6A"/>
    <w:rsid w:val="001F1325"/>
    <w:rsid w:val="001F4E52"/>
    <w:rsid w:val="001F7512"/>
    <w:rsid w:val="002024F2"/>
    <w:rsid w:val="002038B1"/>
    <w:rsid w:val="00211D6F"/>
    <w:rsid w:val="00215E1A"/>
    <w:rsid w:val="00222B31"/>
    <w:rsid w:val="002234F4"/>
    <w:rsid w:val="002238D7"/>
    <w:rsid w:val="00224068"/>
    <w:rsid w:val="00224F2D"/>
    <w:rsid w:val="00225E90"/>
    <w:rsid w:val="00225F20"/>
    <w:rsid w:val="00226DB4"/>
    <w:rsid w:val="00231367"/>
    <w:rsid w:val="002330AD"/>
    <w:rsid w:val="00234198"/>
    <w:rsid w:val="00241430"/>
    <w:rsid w:val="00244469"/>
    <w:rsid w:val="002517DC"/>
    <w:rsid w:val="00252D85"/>
    <w:rsid w:val="002575F7"/>
    <w:rsid w:val="0026004D"/>
    <w:rsid w:val="00262439"/>
    <w:rsid w:val="00262916"/>
    <w:rsid w:val="002640DD"/>
    <w:rsid w:val="0026587C"/>
    <w:rsid w:val="0026751B"/>
    <w:rsid w:val="00275D12"/>
    <w:rsid w:val="002769B8"/>
    <w:rsid w:val="0028171B"/>
    <w:rsid w:val="002844AA"/>
    <w:rsid w:val="00284FEB"/>
    <w:rsid w:val="002860C4"/>
    <w:rsid w:val="00297369"/>
    <w:rsid w:val="002A002E"/>
    <w:rsid w:val="002A0CB3"/>
    <w:rsid w:val="002A145C"/>
    <w:rsid w:val="002A33D8"/>
    <w:rsid w:val="002A3FF8"/>
    <w:rsid w:val="002A62D6"/>
    <w:rsid w:val="002B0117"/>
    <w:rsid w:val="002B0607"/>
    <w:rsid w:val="002B3F4B"/>
    <w:rsid w:val="002B4300"/>
    <w:rsid w:val="002B4EEE"/>
    <w:rsid w:val="002B5155"/>
    <w:rsid w:val="002B5741"/>
    <w:rsid w:val="002B7D41"/>
    <w:rsid w:val="002C0A49"/>
    <w:rsid w:val="002C3CCD"/>
    <w:rsid w:val="002D01F6"/>
    <w:rsid w:val="002D2559"/>
    <w:rsid w:val="002D6DF5"/>
    <w:rsid w:val="002D7EE4"/>
    <w:rsid w:val="002E0D33"/>
    <w:rsid w:val="002E751E"/>
    <w:rsid w:val="002F0FAD"/>
    <w:rsid w:val="002F3C34"/>
    <w:rsid w:val="002F4295"/>
    <w:rsid w:val="002F5642"/>
    <w:rsid w:val="002F7B2B"/>
    <w:rsid w:val="00302CF6"/>
    <w:rsid w:val="00303FC5"/>
    <w:rsid w:val="00305409"/>
    <w:rsid w:val="003103D2"/>
    <w:rsid w:val="00317B6A"/>
    <w:rsid w:val="0032013C"/>
    <w:rsid w:val="00320FD2"/>
    <w:rsid w:val="003226A3"/>
    <w:rsid w:val="00333DBC"/>
    <w:rsid w:val="00335872"/>
    <w:rsid w:val="0034223E"/>
    <w:rsid w:val="00343972"/>
    <w:rsid w:val="00346836"/>
    <w:rsid w:val="00354843"/>
    <w:rsid w:val="003609EF"/>
    <w:rsid w:val="00360C21"/>
    <w:rsid w:val="0036144B"/>
    <w:rsid w:val="00361477"/>
    <w:rsid w:val="0036231A"/>
    <w:rsid w:val="00362B76"/>
    <w:rsid w:val="0037060E"/>
    <w:rsid w:val="00372DA4"/>
    <w:rsid w:val="003731FA"/>
    <w:rsid w:val="00373629"/>
    <w:rsid w:val="00373D07"/>
    <w:rsid w:val="00377181"/>
    <w:rsid w:val="00387D73"/>
    <w:rsid w:val="003911A4"/>
    <w:rsid w:val="00394761"/>
    <w:rsid w:val="00394AE8"/>
    <w:rsid w:val="003A014C"/>
    <w:rsid w:val="003A55EC"/>
    <w:rsid w:val="003A5BC1"/>
    <w:rsid w:val="003C3C85"/>
    <w:rsid w:val="003C5AAC"/>
    <w:rsid w:val="003D0A44"/>
    <w:rsid w:val="003E1A36"/>
    <w:rsid w:val="003E2A1D"/>
    <w:rsid w:val="003E65BC"/>
    <w:rsid w:val="00400928"/>
    <w:rsid w:val="0040131D"/>
    <w:rsid w:val="00402359"/>
    <w:rsid w:val="00402712"/>
    <w:rsid w:val="0040271F"/>
    <w:rsid w:val="004057B9"/>
    <w:rsid w:val="00410371"/>
    <w:rsid w:val="0041124E"/>
    <w:rsid w:val="00412DF8"/>
    <w:rsid w:val="00413833"/>
    <w:rsid w:val="00414140"/>
    <w:rsid w:val="00416283"/>
    <w:rsid w:val="004211FD"/>
    <w:rsid w:val="00421FAB"/>
    <w:rsid w:val="004230D2"/>
    <w:rsid w:val="004242F1"/>
    <w:rsid w:val="004245AF"/>
    <w:rsid w:val="004270B5"/>
    <w:rsid w:val="004304E1"/>
    <w:rsid w:val="00430E20"/>
    <w:rsid w:val="004341A2"/>
    <w:rsid w:val="00435079"/>
    <w:rsid w:val="00435CB6"/>
    <w:rsid w:val="004368E6"/>
    <w:rsid w:val="004373DA"/>
    <w:rsid w:val="004379B1"/>
    <w:rsid w:val="00441E3C"/>
    <w:rsid w:val="00443B89"/>
    <w:rsid w:val="00447581"/>
    <w:rsid w:val="00465201"/>
    <w:rsid w:val="00481E97"/>
    <w:rsid w:val="004858A8"/>
    <w:rsid w:val="00491D07"/>
    <w:rsid w:val="004A60A8"/>
    <w:rsid w:val="004B02C5"/>
    <w:rsid w:val="004B75B7"/>
    <w:rsid w:val="004C1B03"/>
    <w:rsid w:val="004C4118"/>
    <w:rsid w:val="004C600D"/>
    <w:rsid w:val="004D4E88"/>
    <w:rsid w:val="004E252F"/>
    <w:rsid w:val="004F68E7"/>
    <w:rsid w:val="005056FC"/>
    <w:rsid w:val="005078E1"/>
    <w:rsid w:val="0051580D"/>
    <w:rsid w:val="00517BD7"/>
    <w:rsid w:val="00525817"/>
    <w:rsid w:val="00525CB1"/>
    <w:rsid w:val="0053042C"/>
    <w:rsid w:val="00533144"/>
    <w:rsid w:val="00536BB2"/>
    <w:rsid w:val="00541DAF"/>
    <w:rsid w:val="005437A0"/>
    <w:rsid w:val="005440BD"/>
    <w:rsid w:val="00547111"/>
    <w:rsid w:val="00550799"/>
    <w:rsid w:val="00551BA8"/>
    <w:rsid w:val="00555F35"/>
    <w:rsid w:val="0055723B"/>
    <w:rsid w:val="005643E8"/>
    <w:rsid w:val="005705DA"/>
    <w:rsid w:val="0057610B"/>
    <w:rsid w:val="00585A3E"/>
    <w:rsid w:val="00592CEC"/>
    <w:rsid w:val="00592D74"/>
    <w:rsid w:val="00596BAC"/>
    <w:rsid w:val="005A20B6"/>
    <w:rsid w:val="005A7B24"/>
    <w:rsid w:val="005B0251"/>
    <w:rsid w:val="005B0610"/>
    <w:rsid w:val="005B4333"/>
    <w:rsid w:val="005B7100"/>
    <w:rsid w:val="005C2312"/>
    <w:rsid w:val="005D24C7"/>
    <w:rsid w:val="005E06BF"/>
    <w:rsid w:val="005E2C44"/>
    <w:rsid w:val="005E482F"/>
    <w:rsid w:val="005E667A"/>
    <w:rsid w:val="005E7FAD"/>
    <w:rsid w:val="005F0429"/>
    <w:rsid w:val="005F04EC"/>
    <w:rsid w:val="005F103C"/>
    <w:rsid w:val="005F2A1C"/>
    <w:rsid w:val="005F62B1"/>
    <w:rsid w:val="0060369A"/>
    <w:rsid w:val="00605771"/>
    <w:rsid w:val="00606BD0"/>
    <w:rsid w:val="0060736A"/>
    <w:rsid w:val="006078D0"/>
    <w:rsid w:val="006153C3"/>
    <w:rsid w:val="006201CC"/>
    <w:rsid w:val="00621188"/>
    <w:rsid w:val="0062358A"/>
    <w:rsid w:val="0062554B"/>
    <w:rsid w:val="006257ED"/>
    <w:rsid w:val="0063038A"/>
    <w:rsid w:val="00634754"/>
    <w:rsid w:val="006353F1"/>
    <w:rsid w:val="00636F8A"/>
    <w:rsid w:val="006413EC"/>
    <w:rsid w:val="0064269F"/>
    <w:rsid w:val="00643109"/>
    <w:rsid w:val="00645FAF"/>
    <w:rsid w:val="0064762A"/>
    <w:rsid w:val="00653802"/>
    <w:rsid w:val="006545EC"/>
    <w:rsid w:val="00664B01"/>
    <w:rsid w:val="0067353C"/>
    <w:rsid w:val="006735C8"/>
    <w:rsid w:val="006812C0"/>
    <w:rsid w:val="00692C93"/>
    <w:rsid w:val="00695808"/>
    <w:rsid w:val="00695F30"/>
    <w:rsid w:val="0069633D"/>
    <w:rsid w:val="006A01EA"/>
    <w:rsid w:val="006A11F8"/>
    <w:rsid w:val="006A35ED"/>
    <w:rsid w:val="006A5B96"/>
    <w:rsid w:val="006B1C5E"/>
    <w:rsid w:val="006B46FB"/>
    <w:rsid w:val="006B5A6A"/>
    <w:rsid w:val="006B6921"/>
    <w:rsid w:val="006C03D5"/>
    <w:rsid w:val="006C224B"/>
    <w:rsid w:val="006C5D8A"/>
    <w:rsid w:val="006C6E86"/>
    <w:rsid w:val="006D380E"/>
    <w:rsid w:val="006D493E"/>
    <w:rsid w:val="006D7339"/>
    <w:rsid w:val="006D7AE2"/>
    <w:rsid w:val="006E0C9D"/>
    <w:rsid w:val="006E181F"/>
    <w:rsid w:val="006E21FB"/>
    <w:rsid w:val="00716B26"/>
    <w:rsid w:val="00717F5D"/>
    <w:rsid w:val="00721E0F"/>
    <w:rsid w:val="00724A8F"/>
    <w:rsid w:val="00726B84"/>
    <w:rsid w:val="007301FE"/>
    <w:rsid w:val="007335B0"/>
    <w:rsid w:val="00737FF2"/>
    <w:rsid w:val="00741BD1"/>
    <w:rsid w:val="00743E35"/>
    <w:rsid w:val="007461DE"/>
    <w:rsid w:val="00750495"/>
    <w:rsid w:val="00757B22"/>
    <w:rsid w:val="0076083D"/>
    <w:rsid w:val="00766285"/>
    <w:rsid w:val="00774E4E"/>
    <w:rsid w:val="00775864"/>
    <w:rsid w:val="00776CC0"/>
    <w:rsid w:val="007801B4"/>
    <w:rsid w:val="00781076"/>
    <w:rsid w:val="00781AF1"/>
    <w:rsid w:val="00784814"/>
    <w:rsid w:val="00785241"/>
    <w:rsid w:val="00785DA7"/>
    <w:rsid w:val="00792342"/>
    <w:rsid w:val="007977A8"/>
    <w:rsid w:val="007A6D8B"/>
    <w:rsid w:val="007B1356"/>
    <w:rsid w:val="007B3F42"/>
    <w:rsid w:val="007B512A"/>
    <w:rsid w:val="007B5165"/>
    <w:rsid w:val="007C0ADD"/>
    <w:rsid w:val="007C181F"/>
    <w:rsid w:val="007C1D0A"/>
    <w:rsid w:val="007C2097"/>
    <w:rsid w:val="007D13CD"/>
    <w:rsid w:val="007D6A07"/>
    <w:rsid w:val="007F0B0E"/>
    <w:rsid w:val="007F303B"/>
    <w:rsid w:val="007F526D"/>
    <w:rsid w:val="007F7259"/>
    <w:rsid w:val="00804C5B"/>
    <w:rsid w:val="00805726"/>
    <w:rsid w:val="00816999"/>
    <w:rsid w:val="008176C6"/>
    <w:rsid w:val="008223B0"/>
    <w:rsid w:val="00825517"/>
    <w:rsid w:val="00825BA3"/>
    <w:rsid w:val="00825C4F"/>
    <w:rsid w:val="00827227"/>
    <w:rsid w:val="008279FA"/>
    <w:rsid w:val="00832341"/>
    <w:rsid w:val="0083324F"/>
    <w:rsid w:val="00835F1F"/>
    <w:rsid w:val="00843ADC"/>
    <w:rsid w:val="00845376"/>
    <w:rsid w:val="008454AA"/>
    <w:rsid w:val="0084606A"/>
    <w:rsid w:val="008469C4"/>
    <w:rsid w:val="008521DD"/>
    <w:rsid w:val="00852B1B"/>
    <w:rsid w:val="00852C7A"/>
    <w:rsid w:val="008540C0"/>
    <w:rsid w:val="00860582"/>
    <w:rsid w:val="00862598"/>
    <w:rsid w:val="008626E7"/>
    <w:rsid w:val="0086278A"/>
    <w:rsid w:val="00862D0B"/>
    <w:rsid w:val="0086415B"/>
    <w:rsid w:val="00865806"/>
    <w:rsid w:val="00865FFF"/>
    <w:rsid w:val="00870EE7"/>
    <w:rsid w:val="008844C7"/>
    <w:rsid w:val="00887A18"/>
    <w:rsid w:val="008911CC"/>
    <w:rsid w:val="008974AD"/>
    <w:rsid w:val="008A1676"/>
    <w:rsid w:val="008A2334"/>
    <w:rsid w:val="008A416E"/>
    <w:rsid w:val="008A45A6"/>
    <w:rsid w:val="008A52EA"/>
    <w:rsid w:val="008A5464"/>
    <w:rsid w:val="008A6B17"/>
    <w:rsid w:val="008B036B"/>
    <w:rsid w:val="008B27C7"/>
    <w:rsid w:val="008B29F8"/>
    <w:rsid w:val="008C1FCE"/>
    <w:rsid w:val="008C5390"/>
    <w:rsid w:val="008D723F"/>
    <w:rsid w:val="008E34A8"/>
    <w:rsid w:val="008E3BA4"/>
    <w:rsid w:val="008E3E28"/>
    <w:rsid w:val="008E4652"/>
    <w:rsid w:val="008E4EA3"/>
    <w:rsid w:val="008F3B34"/>
    <w:rsid w:val="008F6247"/>
    <w:rsid w:val="008F686C"/>
    <w:rsid w:val="00903F6C"/>
    <w:rsid w:val="00904F39"/>
    <w:rsid w:val="009055C0"/>
    <w:rsid w:val="00913DA8"/>
    <w:rsid w:val="0091488B"/>
    <w:rsid w:val="009148DE"/>
    <w:rsid w:val="00922E68"/>
    <w:rsid w:val="009337A5"/>
    <w:rsid w:val="00935BE1"/>
    <w:rsid w:val="0093677C"/>
    <w:rsid w:val="00956BBD"/>
    <w:rsid w:val="0096572A"/>
    <w:rsid w:val="0096696A"/>
    <w:rsid w:val="00970956"/>
    <w:rsid w:val="009777D9"/>
    <w:rsid w:val="00987B72"/>
    <w:rsid w:val="00990F9F"/>
    <w:rsid w:val="00991B88"/>
    <w:rsid w:val="00992B98"/>
    <w:rsid w:val="009A5753"/>
    <w:rsid w:val="009A579D"/>
    <w:rsid w:val="009B25D2"/>
    <w:rsid w:val="009B4BA1"/>
    <w:rsid w:val="009B6E59"/>
    <w:rsid w:val="009C1871"/>
    <w:rsid w:val="009C4581"/>
    <w:rsid w:val="009D6E64"/>
    <w:rsid w:val="009D6FAA"/>
    <w:rsid w:val="009E0AB0"/>
    <w:rsid w:val="009E3297"/>
    <w:rsid w:val="009F2E08"/>
    <w:rsid w:val="009F30D4"/>
    <w:rsid w:val="009F734F"/>
    <w:rsid w:val="00A01DBB"/>
    <w:rsid w:val="00A07EEE"/>
    <w:rsid w:val="00A10538"/>
    <w:rsid w:val="00A14E09"/>
    <w:rsid w:val="00A15142"/>
    <w:rsid w:val="00A2068D"/>
    <w:rsid w:val="00A20F1F"/>
    <w:rsid w:val="00A246B6"/>
    <w:rsid w:val="00A2474B"/>
    <w:rsid w:val="00A25B5D"/>
    <w:rsid w:val="00A33BB4"/>
    <w:rsid w:val="00A34AAD"/>
    <w:rsid w:val="00A34B5F"/>
    <w:rsid w:val="00A36D01"/>
    <w:rsid w:val="00A36ED0"/>
    <w:rsid w:val="00A41CDD"/>
    <w:rsid w:val="00A4746B"/>
    <w:rsid w:val="00A47E70"/>
    <w:rsid w:val="00A502F3"/>
    <w:rsid w:val="00A50CF0"/>
    <w:rsid w:val="00A50E7F"/>
    <w:rsid w:val="00A523EA"/>
    <w:rsid w:val="00A53D45"/>
    <w:rsid w:val="00A5418B"/>
    <w:rsid w:val="00A5547C"/>
    <w:rsid w:val="00A56F0C"/>
    <w:rsid w:val="00A6137D"/>
    <w:rsid w:val="00A708FB"/>
    <w:rsid w:val="00A72B9C"/>
    <w:rsid w:val="00A7336D"/>
    <w:rsid w:val="00A760CB"/>
    <w:rsid w:val="00A7671C"/>
    <w:rsid w:val="00A870D4"/>
    <w:rsid w:val="00A91784"/>
    <w:rsid w:val="00A92495"/>
    <w:rsid w:val="00A9725E"/>
    <w:rsid w:val="00AA26B8"/>
    <w:rsid w:val="00AA2CBC"/>
    <w:rsid w:val="00AA3867"/>
    <w:rsid w:val="00AA54A0"/>
    <w:rsid w:val="00AA787C"/>
    <w:rsid w:val="00AB126E"/>
    <w:rsid w:val="00AB150A"/>
    <w:rsid w:val="00AB3E2A"/>
    <w:rsid w:val="00AB4209"/>
    <w:rsid w:val="00AC128D"/>
    <w:rsid w:val="00AC1364"/>
    <w:rsid w:val="00AC4EA0"/>
    <w:rsid w:val="00AC5820"/>
    <w:rsid w:val="00AD1CD8"/>
    <w:rsid w:val="00AD20BD"/>
    <w:rsid w:val="00AE190D"/>
    <w:rsid w:val="00AE4F17"/>
    <w:rsid w:val="00AF1F15"/>
    <w:rsid w:val="00AF29FF"/>
    <w:rsid w:val="00AF2EF1"/>
    <w:rsid w:val="00AF3484"/>
    <w:rsid w:val="00AF41F2"/>
    <w:rsid w:val="00AF4730"/>
    <w:rsid w:val="00B02B6C"/>
    <w:rsid w:val="00B03B8D"/>
    <w:rsid w:val="00B04A9F"/>
    <w:rsid w:val="00B04E22"/>
    <w:rsid w:val="00B06328"/>
    <w:rsid w:val="00B06A11"/>
    <w:rsid w:val="00B07E2E"/>
    <w:rsid w:val="00B10581"/>
    <w:rsid w:val="00B10BAE"/>
    <w:rsid w:val="00B14FDA"/>
    <w:rsid w:val="00B15F17"/>
    <w:rsid w:val="00B171C4"/>
    <w:rsid w:val="00B213C0"/>
    <w:rsid w:val="00B21514"/>
    <w:rsid w:val="00B2356A"/>
    <w:rsid w:val="00B24667"/>
    <w:rsid w:val="00B258BB"/>
    <w:rsid w:val="00B30B3B"/>
    <w:rsid w:val="00B413D1"/>
    <w:rsid w:val="00B41D79"/>
    <w:rsid w:val="00B43E29"/>
    <w:rsid w:val="00B45578"/>
    <w:rsid w:val="00B473F5"/>
    <w:rsid w:val="00B5134A"/>
    <w:rsid w:val="00B535C9"/>
    <w:rsid w:val="00B57294"/>
    <w:rsid w:val="00B64EEC"/>
    <w:rsid w:val="00B67B97"/>
    <w:rsid w:val="00B7380B"/>
    <w:rsid w:val="00B7525D"/>
    <w:rsid w:val="00B75541"/>
    <w:rsid w:val="00B764FF"/>
    <w:rsid w:val="00B840AB"/>
    <w:rsid w:val="00B905EE"/>
    <w:rsid w:val="00B968C8"/>
    <w:rsid w:val="00BA11C4"/>
    <w:rsid w:val="00BA1A22"/>
    <w:rsid w:val="00BA3EC5"/>
    <w:rsid w:val="00BA4452"/>
    <w:rsid w:val="00BA51D9"/>
    <w:rsid w:val="00BB1DFF"/>
    <w:rsid w:val="00BB3C76"/>
    <w:rsid w:val="00BB5DFC"/>
    <w:rsid w:val="00BC3DB3"/>
    <w:rsid w:val="00BC457E"/>
    <w:rsid w:val="00BC7F0B"/>
    <w:rsid w:val="00BD279D"/>
    <w:rsid w:val="00BD3C30"/>
    <w:rsid w:val="00BD6BB8"/>
    <w:rsid w:val="00BE1813"/>
    <w:rsid w:val="00BE4D11"/>
    <w:rsid w:val="00BE5294"/>
    <w:rsid w:val="00BE6097"/>
    <w:rsid w:val="00BF356F"/>
    <w:rsid w:val="00BF4C34"/>
    <w:rsid w:val="00BF51A3"/>
    <w:rsid w:val="00BF7D67"/>
    <w:rsid w:val="00C0260C"/>
    <w:rsid w:val="00C13CF9"/>
    <w:rsid w:val="00C2208E"/>
    <w:rsid w:val="00C22695"/>
    <w:rsid w:val="00C260F8"/>
    <w:rsid w:val="00C27AA6"/>
    <w:rsid w:val="00C30073"/>
    <w:rsid w:val="00C34D60"/>
    <w:rsid w:val="00C36713"/>
    <w:rsid w:val="00C41951"/>
    <w:rsid w:val="00C47BB4"/>
    <w:rsid w:val="00C53F2C"/>
    <w:rsid w:val="00C54204"/>
    <w:rsid w:val="00C575B6"/>
    <w:rsid w:val="00C6345E"/>
    <w:rsid w:val="00C64083"/>
    <w:rsid w:val="00C66BA2"/>
    <w:rsid w:val="00C72B60"/>
    <w:rsid w:val="00C8343E"/>
    <w:rsid w:val="00C87335"/>
    <w:rsid w:val="00C905AB"/>
    <w:rsid w:val="00C93053"/>
    <w:rsid w:val="00C94294"/>
    <w:rsid w:val="00C95985"/>
    <w:rsid w:val="00CA7B39"/>
    <w:rsid w:val="00CB05F8"/>
    <w:rsid w:val="00CB27B3"/>
    <w:rsid w:val="00CC1983"/>
    <w:rsid w:val="00CC5026"/>
    <w:rsid w:val="00CD12ED"/>
    <w:rsid w:val="00CD1568"/>
    <w:rsid w:val="00CD2964"/>
    <w:rsid w:val="00CD705E"/>
    <w:rsid w:val="00CE1CDF"/>
    <w:rsid w:val="00CE378D"/>
    <w:rsid w:val="00CF0BE9"/>
    <w:rsid w:val="00CF2183"/>
    <w:rsid w:val="00CF21C8"/>
    <w:rsid w:val="00CF32C0"/>
    <w:rsid w:val="00CF370F"/>
    <w:rsid w:val="00CF3750"/>
    <w:rsid w:val="00CF4280"/>
    <w:rsid w:val="00CF5299"/>
    <w:rsid w:val="00CF629F"/>
    <w:rsid w:val="00CF72F6"/>
    <w:rsid w:val="00D03F9A"/>
    <w:rsid w:val="00D06D51"/>
    <w:rsid w:val="00D10AF2"/>
    <w:rsid w:val="00D14396"/>
    <w:rsid w:val="00D16925"/>
    <w:rsid w:val="00D1756D"/>
    <w:rsid w:val="00D24991"/>
    <w:rsid w:val="00D3028B"/>
    <w:rsid w:val="00D3357E"/>
    <w:rsid w:val="00D342CF"/>
    <w:rsid w:val="00D356B9"/>
    <w:rsid w:val="00D4146C"/>
    <w:rsid w:val="00D41DC4"/>
    <w:rsid w:val="00D43103"/>
    <w:rsid w:val="00D50255"/>
    <w:rsid w:val="00D557EA"/>
    <w:rsid w:val="00D57C81"/>
    <w:rsid w:val="00D6331C"/>
    <w:rsid w:val="00D646D4"/>
    <w:rsid w:val="00D649D1"/>
    <w:rsid w:val="00D65600"/>
    <w:rsid w:val="00D65971"/>
    <w:rsid w:val="00D70381"/>
    <w:rsid w:val="00D85773"/>
    <w:rsid w:val="00D90A1E"/>
    <w:rsid w:val="00D91B27"/>
    <w:rsid w:val="00D93BDD"/>
    <w:rsid w:val="00D942B0"/>
    <w:rsid w:val="00D945D5"/>
    <w:rsid w:val="00D97AF8"/>
    <w:rsid w:val="00D97E38"/>
    <w:rsid w:val="00DA01BB"/>
    <w:rsid w:val="00DA64B1"/>
    <w:rsid w:val="00DB4CA5"/>
    <w:rsid w:val="00DC0E6F"/>
    <w:rsid w:val="00DC6202"/>
    <w:rsid w:val="00DD2131"/>
    <w:rsid w:val="00DD40FC"/>
    <w:rsid w:val="00DD4D62"/>
    <w:rsid w:val="00DE34CF"/>
    <w:rsid w:val="00DF2050"/>
    <w:rsid w:val="00E0279C"/>
    <w:rsid w:val="00E02DEA"/>
    <w:rsid w:val="00E04D79"/>
    <w:rsid w:val="00E102A3"/>
    <w:rsid w:val="00E13CFD"/>
    <w:rsid w:val="00E13F3D"/>
    <w:rsid w:val="00E157DD"/>
    <w:rsid w:val="00E32A81"/>
    <w:rsid w:val="00E33C01"/>
    <w:rsid w:val="00E36629"/>
    <w:rsid w:val="00E42646"/>
    <w:rsid w:val="00E428BB"/>
    <w:rsid w:val="00E43B3D"/>
    <w:rsid w:val="00E43B94"/>
    <w:rsid w:val="00E43E94"/>
    <w:rsid w:val="00E43EB1"/>
    <w:rsid w:val="00E46A99"/>
    <w:rsid w:val="00E57B53"/>
    <w:rsid w:val="00E61FC1"/>
    <w:rsid w:val="00E62D80"/>
    <w:rsid w:val="00E63E32"/>
    <w:rsid w:val="00E66BFA"/>
    <w:rsid w:val="00E679C0"/>
    <w:rsid w:val="00E77CEF"/>
    <w:rsid w:val="00E8165A"/>
    <w:rsid w:val="00E82C54"/>
    <w:rsid w:val="00E86F63"/>
    <w:rsid w:val="00E87CC8"/>
    <w:rsid w:val="00E973D3"/>
    <w:rsid w:val="00EA0B6A"/>
    <w:rsid w:val="00EB179D"/>
    <w:rsid w:val="00EB4848"/>
    <w:rsid w:val="00EC0569"/>
    <w:rsid w:val="00EC28F4"/>
    <w:rsid w:val="00EC2FA9"/>
    <w:rsid w:val="00EC3D16"/>
    <w:rsid w:val="00EC53DF"/>
    <w:rsid w:val="00EE0A91"/>
    <w:rsid w:val="00EE0F0E"/>
    <w:rsid w:val="00EE1025"/>
    <w:rsid w:val="00EE178E"/>
    <w:rsid w:val="00EE24B6"/>
    <w:rsid w:val="00EE4776"/>
    <w:rsid w:val="00EE4A89"/>
    <w:rsid w:val="00EE7D7C"/>
    <w:rsid w:val="00EF3416"/>
    <w:rsid w:val="00EF53C8"/>
    <w:rsid w:val="00F00BCE"/>
    <w:rsid w:val="00F035F8"/>
    <w:rsid w:val="00F10893"/>
    <w:rsid w:val="00F13244"/>
    <w:rsid w:val="00F1734B"/>
    <w:rsid w:val="00F25A63"/>
    <w:rsid w:val="00F25D98"/>
    <w:rsid w:val="00F26943"/>
    <w:rsid w:val="00F300FB"/>
    <w:rsid w:val="00F4316D"/>
    <w:rsid w:val="00F43DB7"/>
    <w:rsid w:val="00F45D1E"/>
    <w:rsid w:val="00F5181B"/>
    <w:rsid w:val="00F537AC"/>
    <w:rsid w:val="00F57663"/>
    <w:rsid w:val="00F66582"/>
    <w:rsid w:val="00F708A3"/>
    <w:rsid w:val="00F70EBF"/>
    <w:rsid w:val="00F722BC"/>
    <w:rsid w:val="00F725A3"/>
    <w:rsid w:val="00F726E1"/>
    <w:rsid w:val="00F74BA7"/>
    <w:rsid w:val="00F83A93"/>
    <w:rsid w:val="00F84A5C"/>
    <w:rsid w:val="00F84B1A"/>
    <w:rsid w:val="00F901E0"/>
    <w:rsid w:val="00F90FA7"/>
    <w:rsid w:val="00F9576C"/>
    <w:rsid w:val="00F965C9"/>
    <w:rsid w:val="00F97ECE"/>
    <w:rsid w:val="00FA0A06"/>
    <w:rsid w:val="00FA0D50"/>
    <w:rsid w:val="00FA120B"/>
    <w:rsid w:val="00FA4849"/>
    <w:rsid w:val="00FA604D"/>
    <w:rsid w:val="00FB1BB2"/>
    <w:rsid w:val="00FB1C2B"/>
    <w:rsid w:val="00FB5E98"/>
    <w:rsid w:val="00FB6386"/>
    <w:rsid w:val="00FC14FC"/>
    <w:rsid w:val="00FC305B"/>
    <w:rsid w:val="00FC5987"/>
    <w:rsid w:val="00FC78CF"/>
    <w:rsid w:val="00FD3872"/>
    <w:rsid w:val="00FD4401"/>
    <w:rsid w:val="00FE11DD"/>
    <w:rsid w:val="00FE22AA"/>
    <w:rsid w:val="00FF27C2"/>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A0A913"/>
  <w15:docId w15:val="{60E04971-3D50-49A9-B680-38069EA8F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4Char">
    <w:name w:val="Heading 4 Char"/>
    <w:aliases w:val="h4 Char"/>
    <w:link w:val="Heading4"/>
    <w:rsid w:val="004F68E7"/>
    <w:rPr>
      <w:rFonts w:ascii="Arial" w:hAnsi="Arial"/>
      <w:sz w:val="24"/>
      <w:lang w:val="en-GB" w:eastAsia="en-US"/>
    </w:rPr>
  </w:style>
  <w:style w:type="character" w:customStyle="1" w:styleId="B1Char1">
    <w:name w:val="B1 Char1"/>
    <w:link w:val="B1"/>
    <w:rsid w:val="00114495"/>
    <w:rPr>
      <w:rFonts w:ascii="Times New Roman" w:hAnsi="Times New Roman"/>
      <w:lang w:val="en-GB" w:eastAsia="en-US"/>
    </w:rPr>
  </w:style>
  <w:style w:type="character" w:customStyle="1" w:styleId="B2Char">
    <w:name w:val="B2 Char"/>
    <w:link w:val="B2"/>
    <w:locked/>
    <w:rsid w:val="00E04D79"/>
    <w:rPr>
      <w:rFonts w:ascii="Times New Roman" w:hAnsi="Times New Roman"/>
      <w:lang w:val="en-GB" w:eastAsia="en-US"/>
    </w:rPr>
  </w:style>
  <w:style w:type="character" w:customStyle="1" w:styleId="THChar">
    <w:name w:val="TH Char"/>
    <w:link w:val="TH"/>
    <w:rsid w:val="002F4295"/>
    <w:rPr>
      <w:rFonts w:ascii="Arial" w:hAnsi="Arial"/>
      <w:b/>
      <w:lang w:val="en-GB" w:eastAsia="en-US"/>
    </w:rPr>
  </w:style>
  <w:style w:type="paragraph" w:styleId="IndexHeading">
    <w:name w:val="index heading"/>
    <w:basedOn w:val="Normal"/>
    <w:next w:val="Normal"/>
    <w:rsid w:val="002F429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F4295"/>
    <w:pPr>
      <w:overflowPunct w:val="0"/>
      <w:autoSpaceDE w:val="0"/>
      <w:autoSpaceDN w:val="0"/>
      <w:adjustRightInd w:val="0"/>
      <w:ind w:left="851"/>
      <w:textAlignment w:val="baseline"/>
    </w:pPr>
    <w:rPr>
      <w:lang w:eastAsia="en-GB"/>
    </w:rPr>
  </w:style>
  <w:style w:type="paragraph" w:customStyle="1" w:styleId="INDENT2">
    <w:name w:val="INDENT2"/>
    <w:basedOn w:val="Normal"/>
    <w:rsid w:val="002F429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F429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F42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F429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F42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F429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2F4295"/>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2F429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F4295"/>
    <w:rPr>
      <w:rFonts w:ascii="Courier New" w:hAnsi="Courier New"/>
      <w:lang w:val="nb-NO" w:eastAsia="en-GB"/>
    </w:rPr>
  </w:style>
  <w:style w:type="paragraph" w:customStyle="1" w:styleId="TAJ">
    <w:name w:val="TAJ"/>
    <w:basedOn w:val="TH"/>
    <w:rsid w:val="002F4295"/>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429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F4295"/>
    <w:rPr>
      <w:rFonts w:ascii="Times New Roman" w:hAnsi="Times New Roman"/>
      <w:lang w:val="en-GB" w:eastAsia="en-GB"/>
    </w:rPr>
  </w:style>
  <w:style w:type="paragraph" w:customStyle="1" w:styleId="Guidance">
    <w:name w:val="Guidance"/>
    <w:basedOn w:val="Normal"/>
    <w:rsid w:val="002F4295"/>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2F429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2F4295"/>
    <w:rPr>
      <w:rFonts w:ascii="Times New Roman" w:hAnsi="Times New Roman"/>
      <w:kern w:val="2"/>
      <w:sz w:val="21"/>
      <w:lang w:val="en-US" w:eastAsia="ja-JP"/>
    </w:rPr>
  </w:style>
  <w:style w:type="paragraph" w:styleId="BodyTextIndent2">
    <w:name w:val="Body Text Indent 2"/>
    <w:basedOn w:val="Normal"/>
    <w:link w:val="BodyTextIndent2Char"/>
    <w:rsid w:val="002F429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2F4295"/>
    <w:rPr>
      <w:rFonts w:ascii="Times New Roman" w:hAnsi="Times New Roman"/>
      <w:kern w:val="2"/>
      <w:lang w:val="en-US" w:eastAsia="ja-JP"/>
    </w:rPr>
  </w:style>
  <w:style w:type="paragraph" w:styleId="BodyTextIndent3">
    <w:name w:val="Body Text Indent 3"/>
    <w:basedOn w:val="Normal"/>
    <w:link w:val="BodyTextIndent3Char"/>
    <w:rsid w:val="002F429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2F4295"/>
    <w:rPr>
      <w:rFonts w:ascii="Times New Roman" w:hAnsi="Times New Roman"/>
      <w:lang w:val="en-US" w:eastAsia="ja-JP"/>
    </w:rPr>
  </w:style>
  <w:style w:type="paragraph" w:customStyle="1" w:styleId="numberedlist">
    <w:name w:val="numbered list"/>
    <w:basedOn w:val="ListBullet"/>
    <w:rsid w:val="002F42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2F4295"/>
    <w:rPr>
      <w:rFonts w:ascii="Arial" w:eastAsia="MS Mincho" w:hAnsi="Arial"/>
      <w:lang w:val="en-GB" w:eastAsia="en-US"/>
    </w:rPr>
  </w:style>
  <w:style w:type="paragraph" w:customStyle="1" w:styleId="TabList">
    <w:name w:val="TabList"/>
    <w:basedOn w:val="Normal"/>
    <w:rsid w:val="002F429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2F429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F429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F429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F429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2F4295"/>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F4295"/>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F4295"/>
    <w:pPr>
      <w:widowControl/>
      <w:numPr>
        <w:numId w:val="3"/>
      </w:numPr>
      <w:spacing w:after="120"/>
    </w:pPr>
    <w:rPr>
      <w:rFonts w:eastAsia="MS Mincho"/>
      <w:lang w:val="en-US"/>
    </w:rPr>
  </w:style>
  <w:style w:type="paragraph" w:customStyle="1" w:styleId="textintend2">
    <w:name w:val="text intend 2"/>
    <w:basedOn w:val="text"/>
    <w:rsid w:val="002F4295"/>
    <w:pPr>
      <w:widowControl/>
      <w:numPr>
        <w:numId w:val="4"/>
      </w:numPr>
      <w:spacing w:after="120"/>
    </w:pPr>
    <w:rPr>
      <w:rFonts w:eastAsia="MS Mincho"/>
      <w:lang w:val="en-US"/>
    </w:rPr>
  </w:style>
  <w:style w:type="paragraph" w:customStyle="1" w:styleId="textintend3">
    <w:name w:val="text intend 3"/>
    <w:basedOn w:val="text"/>
    <w:rsid w:val="002F4295"/>
    <w:pPr>
      <w:widowControl/>
      <w:numPr>
        <w:numId w:val="5"/>
      </w:numPr>
      <w:spacing w:after="120"/>
    </w:pPr>
    <w:rPr>
      <w:rFonts w:eastAsia="MS Mincho"/>
      <w:lang w:val="en-US"/>
    </w:rPr>
  </w:style>
  <w:style w:type="paragraph" w:customStyle="1" w:styleId="normalpuce">
    <w:name w:val="normal puce"/>
    <w:basedOn w:val="Normal"/>
    <w:rsid w:val="002F4295"/>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character" w:customStyle="1" w:styleId="CommentTextChar">
    <w:name w:val="Comment Text Char"/>
    <w:link w:val="CommentText"/>
    <w:uiPriority w:val="99"/>
    <w:rsid w:val="002F4295"/>
    <w:rPr>
      <w:rFonts w:ascii="Times New Roman" w:hAnsi="Times New Roman"/>
      <w:lang w:val="en-GB" w:eastAsia="en-US"/>
    </w:rPr>
  </w:style>
  <w:style w:type="paragraph" w:customStyle="1" w:styleId="TdocHeading1">
    <w:name w:val="Tdoc_Heading_1"/>
    <w:basedOn w:val="Heading1"/>
    <w:next w:val="Normal"/>
    <w:autoRedefine/>
    <w:rsid w:val="002F4295"/>
    <w:pPr>
      <w:keepLines w:val="0"/>
      <w:numPr>
        <w:numId w:val="9"/>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2F429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2F4295"/>
    <w:rPr>
      <w:rFonts w:ascii="Times New Roman" w:hAnsi="Times New Roman"/>
      <w:lang w:val="en-GB" w:eastAsia="en-GB"/>
    </w:rPr>
  </w:style>
  <w:style w:type="paragraph" w:customStyle="1" w:styleId="Meetingcaption">
    <w:name w:val="Meeting caption"/>
    <w:basedOn w:val="Normal"/>
    <w:rsid w:val="002F429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F429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F429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F429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2F4295"/>
    <w:rPr>
      <w:i/>
      <w:color w:val="0000FF"/>
      <w:lang w:val="en-GB" w:eastAsia="ja-JP" w:bidi="ar-SA"/>
    </w:rPr>
  </w:style>
  <w:style w:type="paragraph" w:customStyle="1" w:styleId="CharCharCharChar">
    <w:name w:val="Char Char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2F4295"/>
    <w:rPr>
      <w:i/>
      <w:iCs/>
    </w:rPr>
  </w:style>
  <w:style w:type="character" w:customStyle="1" w:styleId="h4CharChar">
    <w:name w:val="h4 Char Char"/>
    <w:rsid w:val="002F4295"/>
    <w:rPr>
      <w:rFonts w:ascii="Arial" w:hAnsi="Arial"/>
      <w:sz w:val="24"/>
      <w:lang w:val="en-GB" w:eastAsia="ja-JP" w:bidi="ar-SA"/>
    </w:rPr>
  </w:style>
  <w:style w:type="table" w:styleId="TableGrid">
    <w:name w:val="Table Grid"/>
    <w:basedOn w:val="TableNormal"/>
    <w:uiPriority w:val="59"/>
    <w:rsid w:val="002F429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F4295"/>
    <w:pPr>
      <w:tabs>
        <w:tab w:val="num" w:pos="2560"/>
      </w:tabs>
      <w:ind w:left="2560" w:hanging="357"/>
    </w:pPr>
    <w:rPr>
      <w:lang w:val="en-AU" w:eastAsia="ko-KR"/>
    </w:rPr>
  </w:style>
  <w:style w:type="character" w:customStyle="1" w:styleId="B1Zchn">
    <w:name w:val="B1 Zchn"/>
    <w:rsid w:val="002F429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F429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2F4295"/>
    <w:rPr>
      <w:rFonts w:ascii="Arial" w:hAnsi="Arial"/>
      <w:sz w:val="28"/>
      <w:lang w:val="en-GB" w:eastAsia="en-US"/>
    </w:rPr>
  </w:style>
  <w:style w:type="character" w:customStyle="1" w:styleId="CharChar5">
    <w:name w:val="Char Char5"/>
    <w:semiHidden/>
    <w:rsid w:val="002F4295"/>
    <w:rPr>
      <w:rFonts w:ascii="Times New Roman" w:hAnsi="Times New Roman"/>
      <w:lang w:eastAsia="en-US"/>
    </w:rPr>
  </w:style>
  <w:style w:type="character" w:customStyle="1" w:styleId="Heading1Char">
    <w:name w:val="Heading 1 Char"/>
    <w:aliases w:val="H1 Char1,h1 Char1"/>
    <w:link w:val="Heading1"/>
    <w:rsid w:val="002F429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2F4295"/>
    <w:rPr>
      <w:rFonts w:ascii="Arial" w:hAnsi="Arial"/>
      <w:sz w:val="32"/>
      <w:lang w:val="en-GB" w:eastAsia="en-US"/>
    </w:rPr>
  </w:style>
  <w:style w:type="character" w:customStyle="1" w:styleId="Heading5Char">
    <w:name w:val="Heading 5 Char"/>
    <w:aliases w:val="h5 Char,Heading5 Char"/>
    <w:link w:val="Heading5"/>
    <w:rsid w:val="002F4295"/>
    <w:rPr>
      <w:rFonts w:ascii="Arial" w:hAnsi="Arial"/>
      <w:sz w:val="22"/>
      <w:lang w:val="en-GB" w:eastAsia="en-US"/>
    </w:rPr>
  </w:style>
  <w:style w:type="character" w:customStyle="1" w:styleId="Heading6Char">
    <w:name w:val="Heading 6 Char"/>
    <w:link w:val="Heading6"/>
    <w:rsid w:val="002F4295"/>
    <w:rPr>
      <w:rFonts w:ascii="Arial" w:hAnsi="Arial"/>
      <w:lang w:val="en-GB" w:eastAsia="en-US"/>
    </w:rPr>
  </w:style>
  <w:style w:type="character" w:customStyle="1" w:styleId="Heading7Char">
    <w:name w:val="Heading 7 Char"/>
    <w:link w:val="Heading7"/>
    <w:rsid w:val="002F4295"/>
    <w:rPr>
      <w:rFonts w:ascii="Arial" w:hAnsi="Arial"/>
      <w:lang w:val="en-GB" w:eastAsia="en-US"/>
    </w:rPr>
  </w:style>
  <w:style w:type="character" w:customStyle="1" w:styleId="Heading8Char">
    <w:name w:val="Heading 8 Char"/>
    <w:link w:val="Heading8"/>
    <w:rsid w:val="002F4295"/>
    <w:rPr>
      <w:rFonts w:ascii="Arial" w:hAnsi="Arial"/>
      <w:sz w:val="36"/>
      <w:lang w:val="en-GB" w:eastAsia="en-US"/>
    </w:rPr>
  </w:style>
  <w:style w:type="character" w:customStyle="1" w:styleId="Heading9Char">
    <w:name w:val="Heading 9 Char"/>
    <w:link w:val="Heading9"/>
    <w:rsid w:val="002F4295"/>
    <w:rPr>
      <w:rFonts w:ascii="Arial" w:hAnsi="Arial"/>
      <w:sz w:val="36"/>
      <w:lang w:val="en-GB" w:eastAsia="en-US"/>
    </w:rPr>
  </w:style>
  <w:style w:type="character" w:customStyle="1" w:styleId="ListChar">
    <w:name w:val="List Char"/>
    <w:link w:val="List"/>
    <w:rsid w:val="002F429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429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F4295"/>
    <w:rPr>
      <w:rFonts w:ascii="Times New Roman" w:hAnsi="Times New Roman"/>
      <w:sz w:val="16"/>
      <w:lang w:val="en-GB" w:eastAsia="en-US"/>
    </w:rPr>
  </w:style>
  <w:style w:type="character" w:customStyle="1" w:styleId="PLChar">
    <w:name w:val="PL Char"/>
    <w:link w:val="PL"/>
    <w:locked/>
    <w:rsid w:val="002F4295"/>
    <w:rPr>
      <w:rFonts w:ascii="Courier New" w:hAnsi="Courier New"/>
      <w:noProof/>
      <w:sz w:val="16"/>
      <w:lang w:val="en-GB" w:eastAsia="en-US"/>
    </w:rPr>
  </w:style>
  <w:style w:type="character" w:customStyle="1" w:styleId="List2Char">
    <w:name w:val="List 2 Char"/>
    <w:link w:val="List2"/>
    <w:rsid w:val="002F4295"/>
    <w:rPr>
      <w:rFonts w:ascii="Times New Roman" w:hAnsi="Times New Roman"/>
      <w:lang w:val="en-GB" w:eastAsia="en-US"/>
    </w:rPr>
  </w:style>
  <w:style w:type="character" w:customStyle="1" w:styleId="List3Char">
    <w:name w:val="List 3 Char"/>
    <w:link w:val="List3"/>
    <w:rsid w:val="002F4295"/>
    <w:rPr>
      <w:rFonts w:ascii="Times New Roman" w:hAnsi="Times New Roman"/>
      <w:lang w:val="en-GB" w:eastAsia="en-US"/>
    </w:rPr>
  </w:style>
  <w:style w:type="character" w:customStyle="1" w:styleId="B3Char">
    <w:name w:val="B3 Char"/>
    <w:link w:val="B3"/>
    <w:rsid w:val="002F4295"/>
    <w:rPr>
      <w:rFonts w:ascii="Times New Roman" w:hAnsi="Times New Roman"/>
      <w:lang w:val="en-GB" w:eastAsia="en-US"/>
    </w:rPr>
  </w:style>
  <w:style w:type="character" w:customStyle="1" w:styleId="FooterChar">
    <w:name w:val="Footer Char"/>
    <w:link w:val="Footer"/>
    <w:rsid w:val="002F4295"/>
    <w:rPr>
      <w:rFonts w:ascii="Arial" w:hAnsi="Arial"/>
      <w:b/>
      <w:i/>
      <w:noProof/>
      <w:sz w:val="18"/>
      <w:lang w:val="en-GB" w:eastAsia="en-US"/>
    </w:rPr>
  </w:style>
  <w:style w:type="character" w:customStyle="1" w:styleId="BalloonTextChar">
    <w:name w:val="Balloon Text Char"/>
    <w:link w:val="BalloonText"/>
    <w:uiPriority w:val="99"/>
    <w:semiHidden/>
    <w:rsid w:val="002F4295"/>
    <w:rPr>
      <w:rFonts w:ascii="Tahoma" w:hAnsi="Tahoma" w:cs="Tahoma"/>
      <w:sz w:val="16"/>
      <w:szCs w:val="16"/>
      <w:lang w:val="en-GB" w:eastAsia="en-US"/>
    </w:rPr>
  </w:style>
  <w:style w:type="character" w:customStyle="1" w:styleId="CommentSubjectChar">
    <w:name w:val="Comment Subject Char"/>
    <w:link w:val="CommentSubject"/>
    <w:uiPriority w:val="99"/>
    <w:semiHidden/>
    <w:rsid w:val="002F4295"/>
    <w:rPr>
      <w:rFonts w:ascii="Times New Roman" w:hAnsi="Times New Roman"/>
      <w:b/>
      <w:bCs/>
      <w:lang w:val="en-GB" w:eastAsia="en-US"/>
    </w:rPr>
  </w:style>
  <w:style w:type="character" w:customStyle="1" w:styleId="DocumentMapChar">
    <w:name w:val="Document Map Char"/>
    <w:link w:val="DocumentMap"/>
    <w:uiPriority w:val="99"/>
    <w:semiHidden/>
    <w:rsid w:val="002F4295"/>
    <w:rPr>
      <w:rFonts w:ascii="Tahoma" w:hAnsi="Tahoma" w:cs="Tahoma"/>
      <w:shd w:val="clear" w:color="auto" w:fill="000080"/>
      <w:lang w:val="en-GB" w:eastAsia="en-US"/>
    </w:rPr>
  </w:style>
  <w:style w:type="paragraph" w:customStyle="1" w:styleId="CharChar3CharCharCharCharCharChar">
    <w:name w:val="Char Char3 Char Char Char Char Char Char"/>
    <w:semiHidden/>
    <w:rsid w:val="002F4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2F4295"/>
    <w:rPr>
      <w:rFonts w:ascii="Times New Roman" w:hAnsi="Times New Roman"/>
      <w:lang w:eastAsia="en-US"/>
    </w:rPr>
  </w:style>
  <w:style w:type="paragraph" w:styleId="ListParagraph">
    <w:name w:val="List Paragraph"/>
    <w:basedOn w:val="Normal"/>
    <w:uiPriority w:val="34"/>
    <w:qFormat/>
    <w:rsid w:val="002F429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2F4295"/>
    <w:rPr>
      <w:rFonts w:ascii="Calibri" w:eastAsia="Calibri" w:hAnsi="Calibri"/>
      <w:sz w:val="22"/>
      <w:szCs w:val="22"/>
      <w:lang w:val="en-US" w:eastAsia="en-US"/>
    </w:rPr>
  </w:style>
  <w:style w:type="character" w:customStyle="1" w:styleId="Heading1Char1">
    <w:name w:val="Heading 1 Char1"/>
    <w:aliases w:val="H1 Char,h1 Char"/>
    <w:rsid w:val="002F4295"/>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2F4295"/>
    <w:rPr>
      <w:rFonts w:ascii="Arial" w:hAnsi="Arial"/>
      <w:sz w:val="18"/>
      <w:lang w:val="en-GB" w:eastAsia="en-US"/>
    </w:rPr>
  </w:style>
  <w:style w:type="paragraph" w:customStyle="1" w:styleId="TableCell">
    <w:name w:val="Table Cell"/>
    <w:basedOn w:val="TAC"/>
    <w:link w:val="TableCellChar"/>
    <w:qFormat/>
    <w:rsid w:val="002F4295"/>
    <w:pPr>
      <w:overflowPunct w:val="0"/>
      <w:autoSpaceDE w:val="0"/>
      <w:autoSpaceDN w:val="0"/>
      <w:adjustRightInd w:val="0"/>
    </w:pPr>
    <w:rPr>
      <w:rFonts w:eastAsia="SimSun"/>
      <w:lang w:eastAsia="zh-CN"/>
    </w:rPr>
  </w:style>
  <w:style w:type="character" w:customStyle="1" w:styleId="TableCellChar">
    <w:name w:val="Table Cell Char"/>
    <w:link w:val="TableCell"/>
    <w:rsid w:val="002F4295"/>
    <w:rPr>
      <w:rFonts w:ascii="Arial" w:eastAsia="SimSun" w:hAnsi="Arial"/>
      <w:sz w:val="18"/>
      <w:lang w:val="en-GB" w:eastAsia="zh-CN"/>
    </w:rPr>
  </w:style>
  <w:style w:type="character" w:customStyle="1" w:styleId="TAHCar">
    <w:name w:val="TAH Car"/>
    <w:link w:val="TAH"/>
    <w:rsid w:val="002F4295"/>
    <w:rPr>
      <w:rFonts w:ascii="Arial" w:hAnsi="Arial"/>
      <w:b/>
      <w:sz w:val="18"/>
      <w:lang w:val="en-GB" w:eastAsia="en-US"/>
    </w:rPr>
  </w:style>
  <w:style w:type="character" w:customStyle="1" w:styleId="fontstyle01">
    <w:name w:val="fontstyle01"/>
    <w:rsid w:val="002F4295"/>
    <w:rPr>
      <w:rFonts w:ascii="Times-Roman" w:hAnsi="Times-Roman" w:hint="default"/>
      <w:b w:val="0"/>
      <w:bCs w:val="0"/>
      <w:i w:val="0"/>
      <w:iCs w:val="0"/>
      <w:color w:val="000000"/>
      <w:sz w:val="20"/>
      <w:szCs w:val="20"/>
    </w:rPr>
  </w:style>
  <w:style w:type="character" w:customStyle="1" w:styleId="TALChar">
    <w:name w:val="TAL Char"/>
    <w:link w:val="TAL"/>
    <w:locked/>
    <w:rsid w:val="00362B76"/>
    <w:rPr>
      <w:rFonts w:ascii="Arial" w:hAnsi="Arial"/>
      <w:sz w:val="18"/>
      <w:lang w:val="en-GB" w:eastAsia="en-US"/>
    </w:rPr>
  </w:style>
  <w:style w:type="character" w:customStyle="1" w:styleId="B11">
    <w:name w:val="B1 (文字)"/>
    <w:uiPriority w:val="99"/>
    <w:locked/>
    <w:rsid w:val="00362B76"/>
    <w:rPr>
      <w:rFonts w:ascii="Times New Roman" w:hAnsi="Times New Roman"/>
      <w:lang w:val="en-GB" w:eastAsia="en-US"/>
    </w:rPr>
  </w:style>
  <w:style w:type="character" w:customStyle="1" w:styleId="TALCar">
    <w:name w:val="TAL Car"/>
    <w:rsid w:val="00362B76"/>
    <w:rPr>
      <w:rFonts w:ascii="Arial" w:hAnsi="Arial"/>
      <w:sz w:val="18"/>
      <w:lang w:eastAsia="en-US"/>
    </w:rPr>
  </w:style>
  <w:style w:type="character" w:customStyle="1" w:styleId="B1Char">
    <w:name w:val="B1 Char"/>
    <w:rsid w:val="00362B76"/>
    <w:rPr>
      <w:rFonts w:ascii="Times New Roman" w:hAnsi="Times New Roman"/>
      <w:lang w:val="en-GB" w:eastAsia="en-US"/>
    </w:rPr>
  </w:style>
  <w:style w:type="paragraph" w:customStyle="1" w:styleId="MTDisplayEquation">
    <w:name w:val="MTDisplayEquation"/>
    <w:basedOn w:val="Normal"/>
    <w:next w:val="Normal"/>
    <w:link w:val="MTDisplayEquationChar"/>
    <w:rsid w:val="00362B7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62B76"/>
    <w:rPr>
      <w:rFonts w:ascii="Times New Roman" w:eastAsia="Calibri" w:hAnsi="Times New Roman"/>
      <w:szCs w:val="22"/>
      <w:lang w:val="x-none" w:eastAsia="x-none"/>
    </w:rPr>
  </w:style>
  <w:style w:type="character" w:customStyle="1" w:styleId="fontstyle11">
    <w:name w:val="fontstyle11"/>
    <w:rsid w:val="00362B76"/>
    <w:rPr>
      <w:rFonts w:ascii="Times-Italic" w:hAnsi="Times-Italic" w:hint="default"/>
      <w:b w:val="0"/>
      <w:bCs w:val="0"/>
      <w:i/>
      <w:iCs/>
      <w:color w:val="000000"/>
      <w:sz w:val="20"/>
      <w:szCs w:val="20"/>
    </w:rPr>
  </w:style>
  <w:style w:type="paragraph" w:styleId="Quote">
    <w:name w:val="Quote"/>
    <w:basedOn w:val="Normal"/>
    <w:next w:val="Normal"/>
    <w:link w:val="QuoteChar"/>
    <w:uiPriority w:val="29"/>
    <w:qFormat/>
    <w:rsid w:val="00EA0B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0B6A"/>
    <w:rPr>
      <w:rFonts w:ascii="Times New Roman" w:hAnsi="Times New Roman"/>
      <w:i/>
      <w:iCs/>
      <w:color w:val="404040" w:themeColor="text1" w:themeTint="BF"/>
      <w:lang w:val="en-GB" w:eastAsia="en-US"/>
    </w:rPr>
  </w:style>
  <w:style w:type="character" w:customStyle="1" w:styleId="maintextChar">
    <w:name w:val="main text Char"/>
    <w:link w:val="maintext"/>
    <w:qFormat/>
    <w:locked/>
    <w:rsid w:val="00360C21"/>
    <w:rPr>
      <w:rFonts w:ascii="Malgun Gothic" w:eastAsia="Malgun Gothic" w:hAnsi="Malgun Gothic" w:cs="Batang"/>
      <w:lang w:val="en-GB" w:eastAsia="ko-KR"/>
    </w:rPr>
  </w:style>
  <w:style w:type="paragraph" w:customStyle="1" w:styleId="maintext">
    <w:name w:val="main text"/>
    <w:basedOn w:val="Normal"/>
    <w:link w:val="maintextChar"/>
    <w:qFormat/>
    <w:rsid w:val="00360C21"/>
    <w:pPr>
      <w:spacing w:before="60" w:after="60" w:line="288" w:lineRule="auto"/>
      <w:ind w:firstLineChars="200" w:firstLine="200"/>
      <w:jc w:val="both"/>
    </w:pPr>
    <w:rPr>
      <w:rFonts w:ascii="Malgun Gothic" w:eastAsia="Malgun Gothic" w:hAnsi="Malgun Gothic" w:cs="Batang"/>
      <w:lang w:eastAsia="ko-KR"/>
    </w:rPr>
  </w:style>
  <w:style w:type="paragraph" w:styleId="NormalWeb">
    <w:name w:val="Normal (Web)"/>
    <w:basedOn w:val="Normal"/>
    <w:uiPriority w:val="99"/>
    <w:semiHidden/>
    <w:unhideWhenUsed/>
    <w:rsid w:val="00B41D79"/>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78757">
      <w:bodyDiv w:val="1"/>
      <w:marLeft w:val="0"/>
      <w:marRight w:val="0"/>
      <w:marTop w:val="0"/>
      <w:marBottom w:val="0"/>
      <w:divBdr>
        <w:top w:val="none" w:sz="0" w:space="0" w:color="auto"/>
        <w:left w:val="none" w:sz="0" w:space="0" w:color="auto"/>
        <w:bottom w:val="none" w:sz="0" w:space="0" w:color="auto"/>
        <w:right w:val="none" w:sz="0" w:space="0" w:color="auto"/>
      </w:divBdr>
    </w:div>
    <w:div w:id="127436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5AIRPNAIUNRU-1830940522-3231</_dlc_DocId>
    <_dlc_DocIdUrl xmlns="71c5aaf6-e6ce-465b-b873-5148d2a4c105">
      <Url>https://nokia.sharepoint.com/sites/c5g/5gradio/_layouts/15/DocIdRedir.aspx?ID=5AIRPNAIUNRU-1830940522-3231</Url>
      <Description>5AIRPNAIUNRU-1830940522-3231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FCED2-92F1-43BB-A322-2FCAA0C98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B5FF53-0B99-4AD7-B136-E3E547536BC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6FA2486-A42B-4F2C-8EB8-DB5D0F447257}">
  <ds:schemaRefs>
    <ds:schemaRef ds:uri="http://schemas.microsoft.com/sharepoint/v3/contenttype/forms"/>
  </ds:schemaRefs>
</ds:datastoreItem>
</file>

<file path=customXml/itemProps4.xml><?xml version="1.0" encoding="utf-8"?>
<ds:datastoreItem xmlns:ds="http://schemas.openxmlformats.org/officeDocument/2006/customXml" ds:itemID="{88BEC34E-AC09-42C6-8413-093ECB91D3F9}">
  <ds:schemaRefs>
    <ds:schemaRef ds:uri="http://schemas.microsoft.com/sharepoint/events"/>
  </ds:schemaRefs>
</ds:datastoreItem>
</file>

<file path=customXml/itemProps5.xml><?xml version="1.0" encoding="utf-8"?>
<ds:datastoreItem xmlns:ds="http://schemas.openxmlformats.org/officeDocument/2006/customXml" ds:itemID="{879FD914-FE79-4D89-B1B3-07F01892142C}">
  <ds:schemaRefs>
    <ds:schemaRef ds:uri="Microsoft.SharePoint.Taxonomy.ContentTypeSync"/>
  </ds:schemaRefs>
</ds:datastoreItem>
</file>

<file path=customXml/itemProps6.xml><?xml version="1.0" encoding="utf-8"?>
<ds:datastoreItem xmlns:ds="http://schemas.openxmlformats.org/officeDocument/2006/customXml" ds:itemID="{1D7E1A11-6CC6-4538-8075-D06929EBA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1761</Words>
  <Characters>10038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Nokia;Nokia Shanghai Bell</dc:creator>
  <cp:keywords/>
  <dc:description/>
  <cp:lastModifiedBy>Ye, Sigen (Nokia - US/Murray Hill)</cp:lastModifiedBy>
  <cp:revision>4</cp:revision>
  <cp:lastPrinted>2018-05-11T06:32:00Z</cp:lastPrinted>
  <dcterms:created xsi:type="dcterms:W3CDTF">2018-05-11T07:21:00Z</dcterms:created>
  <dcterms:modified xsi:type="dcterms:W3CDTF">2018-05-12T02:27:00Z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SIP_Label_69302123-5948-4868-ab07-6a45d4659f6f_Enabled">
    <vt:lpwstr>False</vt:lpwstr>
  </property>
  <property fmtid="{D5CDD505-2E9C-101B-9397-08002B2CF9AE}" pid="21" name="MSIP_Label_69302123-5948-4868-ab07-6a45d4659f6f_SiteId">
    <vt:lpwstr>5d471751-9675-428d-917b-70f44f9630b0</vt:lpwstr>
  </property>
  <property fmtid="{D5CDD505-2E9C-101B-9397-08002B2CF9AE}" pid="22" name="MSIP_Label_69302123-5948-4868-ab07-6a45d4659f6f_Owner">
    <vt:lpwstr>juha.s.korhonen@nokia-bell-labs.com</vt:lpwstr>
  </property>
  <property fmtid="{D5CDD505-2E9C-101B-9397-08002B2CF9AE}" pid="23" name="MSIP_Label_69302123-5948-4868-ab07-6a45d4659f6f_SetDate">
    <vt:lpwstr>2018-03-13T13:29:23.8185400+02:00</vt:lpwstr>
  </property>
  <property fmtid="{D5CDD505-2E9C-101B-9397-08002B2CF9AE}" pid="24" name="MSIP_Label_69302123-5948-4868-ab07-6a45d4659f6f_Name">
    <vt:lpwstr>Confidential</vt:lpwstr>
  </property>
  <property fmtid="{D5CDD505-2E9C-101B-9397-08002B2CF9AE}" pid="25" name="MSIP_Label_69302123-5948-4868-ab07-6a45d4659f6f_Application">
    <vt:lpwstr>Microsoft Azure Information Protection</vt:lpwstr>
  </property>
  <property fmtid="{D5CDD505-2E9C-101B-9397-08002B2CF9AE}" pid="26" name="MSIP_Label_69302123-5948-4868-ab07-6a45d4659f6f_Extended_MSFT_Method">
    <vt:lpwstr>Manual</vt:lpwstr>
  </property>
  <property fmtid="{D5CDD505-2E9C-101B-9397-08002B2CF9AE}" pid="27" name="MSIP_Label_31548a04-232c-4d2b-9540-8ad225fd25b3_Enabled">
    <vt:lpwstr>False</vt:lpwstr>
  </property>
  <property fmtid="{D5CDD505-2E9C-101B-9397-08002B2CF9AE}" pid="28" name="MSIP_Label_31548a04-232c-4d2b-9540-8ad225fd25b3_SiteId">
    <vt:lpwstr>5d471751-9675-428d-917b-70f44f9630b0</vt:lpwstr>
  </property>
  <property fmtid="{D5CDD505-2E9C-101B-9397-08002B2CF9AE}" pid="29" name="MSIP_Label_31548a04-232c-4d2b-9540-8ad225fd25b3_Owner">
    <vt:lpwstr>juha.s.korhonen@nokia-bell-labs.com</vt:lpwstr>
  </property>
  <property fmtid="{D5CDD505-2E9C-101B-9397-08002B2CF9AE}" pid="30" name="MSIP_Label_31548a04-232c-4d2b-9540-8ad225fd25b3_SetDate">
    <vt:lpwstr>2018-03-13T13:29:23.8185400+02:00</vt:lpwstr>
  </property>
  <property fmtid="{D5CDD505-2E9C-101B-9397-08002B2CF9AE}" pid="31" name="MSIP_Label_31548a04-232c-4d2b-9540-8ad225fd25b3_Name">
    <vt:lpwstr>Employees and externals</vt:lpwstr>
  </property>
  <property fmtid="{D5CDD505-2E9C-101B-9397-08002B2CF9AE}" pid="32" name="MSIP_Label_31548a04-232c-4d2b-9540-8ad225fd25b3_Application">
    <vt:lpwstr>Microsoft Azure Information Protection</vt:lpwstr>
  </property>
  <property fmtid="{D5CDD505-2E9C-101B-9397-08002B2CF9AE}" pid="33" name="MSIP_Label_31548a04-232c-4d2b-9540-8ad225fd25b3_Extended_MSFT_Method">
    <vt:lpwstr>Manual</vt:lpwstr>
  </property>
  <property fmtid="{D5CDD505-2E9C-101B-9397-08002B2CF9AE}" pid="34" name="MSIP_Label_31548a04-232c-4d2b-9540-8ad225fd25b3_Parent">
    <vt:lpwstr>69302123-5948-4868-ab07-6a45d4659f6f</vt:lpwstr>
  </property>
  <property fmtid="{D5CDD505-2E9C-101B-9397-08002B2CF9AE}" pid="35" name="Sensitivity">
    <vt:lpwstr/>
  </property>
  <property fmtid="{D5CDD505-2E9C-101B-9397-08002B2CF9AE}" pid="36" name="ContentTypeId">
    <vt:lpwstr>0x010100F72F5225BF40E546BD513D0BB4BDDD33</vt:lpwstr>
  </property>
  <property fmtid="{D5CDD505-2E9C-101B-9397-08002B2CF9AE}" pid="37" name="_dlc_DocIdItemGuid">
    <vt:lpwstr>f32db1cb-d3c9-4853-8f4f-b774965a4b3d</vt:lpwstr>
  </property>
</Properties>
</file>